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8330"/>
        <w:gridCol w:w="6946"/>
      </w:tblGrid>
      <w:tr w:rsidR="002F3B72" w:rsidRPr="00A61D30" w:rsidTr="0088720D">
        <w:tc>
          <w:tcPr>
            <w:tcW w:w="8330" w:type="dxa"/>
            <w:shd w:val="clear" w:color="auto" w:fill="auto"/>
          </w:tcPr>
          <w:p w:rsidR="002F3B72" w:rsidRPr="00A61D30" w:rsidRDefault="002F3B72" w:rsidP="00493C78">
            <w:pPr>
              <w:pStyle w:val="a7"/>
              <w:widowControl/>
              <w:tabs>
                <w:tab w:val="left" w:pos="6340"/>
              </w:tabs>
              <w:overflowPunct/>
              <w:autoSpaceDE/>
              <w:adjustRightInd/>
              <w:spacing w:after="0"/>
              <w:ind w:right="-108"/>
              <w:rPr>
                <w:bCs w:val="0"/>
                <w:szCs w:val="28"/>
              </w:rPr>
            </w:pPr>
          </w:p>
        </w:tc>
        <w:tc>
          <w:tcPr>
            <w:tcW w:w="6946" w:type="dxa"/>
            <w:shd w:val="clear" w:color="auto" w:fill="auto"/>
          </w:tcPr>
          <w:p w:rsidR="002F3B72" w:rsidRDefault="002F3B72" w:rsidP="004563A4">
            <w:pPr>
              <w:spacing w:after="0"/>
              <w:ind w:left="-1809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2F3B72" w:rsidRDefault="00CF7E0D" w:rsidP="004563A4">
            <w:pPr>
              <w:spacing w:after="0"/>
              <w:ind w:left="-1809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к </w:t>
            </w:r>
            <w:r w:rsidR="002F3B72" w:rsidRPr="009F33E9">
              <w:rPr>
                <w:szCs w:val="28"/>
              </w:rPr>
              <w:t>решени</w:t>
            </w:r>
            <w:r>
              <w:rPr>
                <w:szCs w:val="28"/>
              </w:rPr>
              <w:t>ю</w:t>
            </w:r>
            <w:r w:rsidR="002F3B72" w:rsidRPr="009F33E9">
              <w:rPr>
                <w:szCs w:val="28"/>
              </w:rPr>
              <w:t xml:space="preserve"> </w:t>
            </w:r>
            <w:proofErr w:type="gramStart"/>
            <w:r w:rsidR="002F3B72" w:rsidRPr="009F33E9">
              <w:rPr>
                <w:szCs w:val="28"/>
              </w:rPr>
              <w:t>территориальной</w:t>
            </w:r>
            <w:proofErr w:type="gramEnd"/>
            <w:r w:rsidR="002F3B72" w:rsidRPr="009F33E9">
              <w:rPr>
                <w:szCs w:val="28"/>
              </w:rPr>
              <w:t xml:space="preserve"> избирательной</w:t>
            </w:r>
          </w:p>
          <w:p w:rsidR="002F3B72" w:rsidRPr="009F33E9" w:rsidRDefault="002F3B72" w:rsidP="004563A4">
            <w:pPr>
              <w:spacing w:after="0"/>
              <w:ind w:left="-1809"/>
              <w:jc w:val="center"/>
              <w:rPr>
                <w:szCs w:val="28"/>
              </w:rPr>
            </w:pPr>
            <w:r w:rsidRPr="009F33E9">
              <w:rPr>
                <w:szCs w:val="28"/>
              </w:rPr>
              <w:t xml:space="preserve">комиссии Абинская </w:t>
            </w:r>
          </w:p>
          <w:p w:rsidR="002F3B72" w:rsidRPr="009F33E9" w:rsidRDefault="002F3B72" w:rsidP="004563A4">
            <w:pPr>
              <w:pStyle w:val="ConsPlusNormal"/>
              <w:widowControl/>
              <w:ind w:left="-1809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3E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24E72">
              <w:rPr>
                <w:rFonts w:ascii="Times New Roman" w:hAnsi="Times New Roman" w:cs="Times New Roman"/>
                <w:sz w:val="28"/>
                <w:szCs w:val="28"/>
              </w:rPr>
              <w:t>9 ноября</w:t>
            </w:r>
            <w:r w:rsidR="00CF7E0D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  <w:r w:rsidRPr="009F33E9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  <w:r w:rsidRPr="004B42B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E4290">
              <w:rPr>
                <w:rFonts w:ascii="Times New Roman" w:hAnsi="Times New Roman" w:cs="Times New Roman"/>
                <w:sz w:val="28"/>
                <w:szCs w:val="28"/>
              </w:rPr>
              <w:t xml:space="preserve"> 171</w:t>
            </w:r>
            <w:r w:rsidR="009E42F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3E4290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bookmarkStart w:id="0" w:name="_GoBack"/>
            <w:bookmarkEnd w:id="0"/>
          </w:p>
          <w:p w:rsidR="002F3B72" w:rsidRPr="00A61D30" w:rsidRDefault="002F3B72" w:rsidP="006023C8">
            <w:pPr>
              <w:pStyle w:val="a7"/>
              <w:widowControl/>
              <w:overflowPunct/>
              <w:autoSpaceDE/>
              <w:adjustRightInd/>
              <w:spacing w:after="0"/>
              <w:rPr>
                <w:bCs w:val="0"/>
                <w:szCs w:val="28"/>
              </w:rPr>
            </w:pPr>
          </w:p>
        </w:tc>
      </w:tr>
    </w:tbl>
    <w:p w:rsidR="002F3B72" w:rsidRDefault="002F3B72" w:rsidP="002F3B72">
      <w:pPr>
        <w:jc w:val="center"/>
        <w:rPr>
          <w:b/>
          <w:szCs w:val="28"/>
        </w:rPr>
      </w:pPr>
    </w:p>
    <w:p w:rsidR="00684787" w:rsidRDefault="002F3B72" w:rsidP="00072BC1">
      <w:pPr>
        <w:spacing w:after="0"/>
        <w:jc w:val="center"/>
        <w:rPr>
          <w:b/>
          <w:szCs w:val="28"/>
        </w:rPr>
      </w:pPr>
      <w:r w:rsidRPr="00770A3B">
        <w:rPr>
          <w:b/>
          <w:szCs w:val="28"/>
        </w:rPr>
        <w:t xml:space="preserve">Список кандидатур, </w:t>
      </w:r>
    </w:p>
    <w:p w:rsidR="002F3B72" w:rsidRPr="00770A3B" w:rsidRDefault="002F3B72" w:rsidP="00072BC1">
      <w:pPr>
        <w:spacing w:after="0"/>
        <w:jc w:val="center"/>
        <w:rPr>
          <w:b/>
          <w:szCs w:val="28"/>
        </w:rPr>
      </w:pPr>
      <w:r w:rsidRPr="00770A3B">
        <w:rPr>
          <w:b/>
          <w:szCs w:val="28"/>
        </w:rPr>
        <w:t>предложенных для зачисления в резерв составов</w:t>
      </w:r>
      <w:r>
        <w:rPr>
          <w:b/>
          <w:szCs w:val="28"/>
        </w:rPr>
        <w:t xml:space="preserve"> </w:t>
      </w:r>
      <w:r w:rsidRPr="00770A3B">
        <w:rPr>
          <w:b/>
          <w:szCs w:val="28"/>
        </w:rPr>
        <w:t>у</w:t>
      </w:r>
      <w:r w:rsidR="00072BC1">
        <w:rPr>
          <w:b/>
          <w:szCs w:val="28"/>
        </w:rPr>
        <w:t>частковых избирательных комиссий</w:t>
      </w:r>
      <w:r w:rsidRPr="00770A3B">
        <w:rPr>
          <w:b/>
          <w:szCs w:val="28"/>
        </w:rPr>
        <w:t xml:space="preserve"> </w:t>
      </w:r>
    </w:p>
    <w:p w:rsidR="002F3B72" w:rsidRDefault="002F3B72" w:rsidP="00072BC1">
      <w:pPr>
        <w:spacing w:after="0"/>
        <w:jc w:val="center"/>
        <w:rPr>
          <w:b/>
          <w:szCs w:val="28"/>
        </w:rPr>
      </w:pPr>
      <w:r w:rsidRPr="00770A3B">
        <w:rPr>
          <w:b/>
          <w:szCs w:val="28"/>
        </w:rPr>
        <w:t>территориальной избирательной комиссией Абинская</w:t>
      </w:r>
      <w:r>
        <w:rPr>
          <w:b/>
          <w:szCs w:val="28"/>
        </w:rPr>
        <w:t xml:space="preserve"> </w:t>
      </w:r>
      <w:r w:rsidRPr="00770A3B">
        <w:rPr>
          <w:b/>
          <w:szCs w:val="28"/>
        </w:rPr>
        <w:t>Краснодарского края</w:t>
      </w:r>
    </w:p>
    <w:p w:rsidR="0088720D" w:rsidRDefault="0088720D" w:rsidP="00072BC1">
      <w:pPr>
        <w:spacing w:after="0"/>
        <w:jc w:val="center"/>
        <w:rPr>
          <w:b/>
          <w:szCs w:val="28"/>
        </w:rPr>
      </w:pPr>
    </w:p>
    <w:tbl>
      <w:tblPr>
        <w:tblW w:w="14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394"/>
        <w:gridCol w:w="6379"/>
        <w:gridCol w:w="1701"/>
        <w:gridCol w:w="1708"/>
      </w:tblGrid>
      <w:tr w:rsidR="0088720D" w:rsidRPr="00C12012" w:rsidTr="00D02CC1">
        <w:tc>
          <w:tcPr>
            <w:tcW w:w="817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 xml:space="preserve">№ </w:t>
            </w:r>
            <w:proofErr w:type="gramStart"/>
            <w:r w:rsidRPr="006316FA">
              <w:rPr>
                <w:b/>
                <w:sz w:val="20"/>
              </w:rPr>
              <w:t>п</w:t>
            </w:r>
            <w:proofErr w:type="gramEnd"/>
            <w:r w:rsidRPr="006316FA">
              <w:rPr>
                <w:b/>
                <w:sz w:val="20"/>
              </w:rPr>
              <w:t>/п</w:t>
            </w:r>
          </w:p>
        </w:tc>
        <w:tc>
          <w:tcPr>
            <w:tcW w:w="4394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>Фамилия, имя, отчество</w:t>
            </w:r>
            <w:r w:rsidRPr="006316FA">
              <w:rPr>
                <w:b/>
                <w:sz w:val="20"/>
              </w:rPr>
              <w:br/>
            </w:r>
          </w:p>
        </w:tc>
        <w:tc>
          <w:tcPr>
            <w:tcW w:w="6379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 xml:space="preserve">Кем </w:t>
            </w:r>
            <w:proofErr w:type="gramStart"/>
            <w:r w:rsidRPr="006316FA">
              <w:rPr>
                <w:b/>
                <w:sz w:val="20"/>
              </w:rPr>
              <w:t>предложен</w:t>
            </w:r>
            <w:proofErr w:type="gramEnd"/>
          </w:p>
        </w:tc>
        <w:tc>
          <w:tcPr>
            <w:tcW w:w="1701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>Очередность назначения, указанная политической партией</w:t>
            </w:r>
          </w:p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>(при наличии)</w:t>
            </w:r>
          </w:p>
        </w:tc>
        <w:tc>
          <w:tcPr>
            <w:tcW w:w="1708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>№</w:t>
            </w:r>
            <w:r w:rsidRPr="006316FA">
              <w:rPr>
                <w:b/>
                <w:sz w:val="20"/>
                <w:lang w:val="en-US"/>
              </w:rPr>
              <w:t xml:space="preserve"> </w:t>
            </w:r>
            <w:r w:rsidRPr="006316FA">
              <w:rPr>
                <w:b/>
                <w:sz w:val="20"/>
              </w:rPr>
              <w:t>избирательного участка</w:t>
            </w:r>
          </w:p>
        </w:tc>
      </w:tr>
      <w:tr w:rsidR="0020406A" w:rsidRPr="00A30339" w:rsidTr="00D02CC1">
        <w:tc>
          <w:tcPr>
            <w:tcW w:w="817" w:type="dxa"/>
          </w:tcPr>
          <w:p w:rsidR="0020406A" w:rsidRPr="005F3779" w:rsidRDefault="0020406A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0406A" w:rsidRDefault="00CB3A5A" w:rsidP="00CB3A5A">
            <w:pPr>
              <w:ind w:firstLine="0"/>
              <w:jc w:val="center"/>
              <w:rPr>
                <w:sz w:val="24"/>
                <w:szCs w:val="24"/>
              </w:rPr>
            </w:pPr>
            <w:r w:rsidRPr="00CB3A5A">
              <w:rPr>
                <w:sz w:val="24"/>
                <w:szCs w:val="24"/>
              </w:rPr>
              <w:t xml:space="preserve">Китаева Регина Валерьевна </w:t>
            </w:r>
          </w:p>
        </w:tc>
        <w:tc>
          <w:tcPr>
            <w:tcW w:w="6379" w:type="dxa"/>
          </w:tcPr>
          <w:p w:rsidR="0020406A" w:rsidRPr="00FA0449" w:rsidRDefault="0020406A" w:rsidP="005A642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20406A" w:rsidRPr="002E0781" w:rsidRDefault="0020406A" w:rsidP="005A642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20406A" w:rsidRPr="00F35DE7" w:rsidRDefault="0020406A" w:rsidP="00224E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</w:t>
            </w:r>
            <w:r w:rsidR="00224E72">
              <w:rPr>
                <w:sz w:val="24"/>
                <w:szCs w:val="24"/>
              </w:rPr>
              <w:t>20</w:t>
            </w:r>
          </w:p>
        </w:tc>
      </w:tr>
      <w:tr w:rsidR="00E57313" w:rsidRPr="00A30339" w:rsidTr="00D02CC1">
        <w:tc>
          <w:tcPr>
            <w:tcW w:w="817" w:type="dxa"/>
          </w:tcPr>
          <w:p w:rsidR="00E57313" w:rsidRPr="005F3779" w:rsidRDefault="00E57313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57313" w:rsidRPr="00CB3A5A" w:rsidRDefault="00224E72" w:rsidP="00CB3A5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Харламова Инна Александровна</w:t>
            </w:r>
          </w:p>
        </w:tc>
        <w:tc>
          <w:tcPr>
            <w:tcW w:w="6379" w:type="dxa"/>
          </w:tcPr>
          <w:p w:rsidR="00E57313" w:rsidRPr="00FA0449" w:rsidRDefault="00E57313" w:rsidP="00224E72">
            <w:pPr>
              <w:ind w:firstLine="0"/>
              <w:jc w:val="center"/>
              <w:rPr>
                <w:sz w:val="24"/>
                <w:szCs w:val="24"/>
              </w:rPr>
            </w:pPr>
            <w:r w:rsidRPr="00E57313">
              <w:rPr>
                <w:sz w:val="24"/>
                <w:szCs w:val="24"/>
              </w:rPr>
              <w:t xml:space="preserve">собрание избирателей по месту </w:t>
            </w:r>
            <w:r w:rsidR="00224E72">
              <w:rPr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E57313" w:rsidRDefault="00E57313" w:rsidP="005A642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8" w:type="dxa"/>
          </w:tcPr>
          <w:p w:rsidR="00E57313" w:rsidRDefault="00E57313" w:rsidP="00224E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</w:t>
            </w:r>
            <w:r w:rsidR="00224E72">
              <w:rPr>
                <w:sz w:val="24"/>
                <w:szCs w:val="24"/>
              </w:rPr>
              <w:t>23</w:t>
            </w:r>
          </w:p>
        </w:tc>
      </w:tr>
    </w:tbl>
    <w:p w:rsidR="002F3B72" w:rsidRDefault="002F3B72"/>
    <w:sectPr w:rsidR="002F3B72" w:rsidSect="00BB50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B64" w:rsidRDefault="00BD5B64" w:rsidP="00A71A08">
      <w:pPr>
        <w:spacing w:after="0"/>
      </w:pPr>
      <w:r>
        <w:separator/>
      </w:r>
    </w:p>
  </w:endnote>
  <w:endnote w:type="continuationSeparator" w:id="0">
    <w:p w:rsidR="00BD5B64" w:rsidRDefault="00BD5B64" w:rsidP="00A71A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5A" w:rsidRDefault="00B9655A" w:rsidP="00D3610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B64" w:rsidRDefault="00BD5B64" w:rsidP="00A71A08">
      <w:pPr>
        <w:spacing w:after="0"/>
      </w:pPr>
      <w:r>
        <w:separator/>
      </w:r>
    </w:p>
  </w:footnote>
  <w:footnote w:type="continuationSeparator" w:id="0">
    <w:p w:rsidR="00BD5B64" w:rsidRDefault="00BD5B64" w:rsidP="00A71A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F74FE"/>
    <w:multiLevelType w:val="hybridMultilevel"/>
    <w:tmpl w:val="F7C26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97A"/>
    <w:rsid w:val="0000059D"/>
    <w:rsid w:val="000041A0"/>
    <w:rsid w:val="0001253F"/>
    <w:rsid w:val="000147A9"/>
    <w:rsid w:val="00015B63"/>
    <w:rsid w:val="000175AA"/>
    <w:rsid w:val="00027AF7"/>
    <w:rsid w:val="000345FA"/>
    <w:rsid w:val="00046E32"/>
    <w:rsid w:val="0005433C"/>
    <w:rsid w:val="00072BC1"/>
    <w:rsid w:val="00077224"/>
    <w:rsid w:val="0007725A"/>
    <w:rsid w:val="00077DEC"/>
    <w:rsid w:val="000A0C2F"/>
    <w:rsid w:val="000A2601"/>
    <w:rsid w:val="000C5F73"/>
    <w:rsid w:val="000C719B"/>
    <w:rsid w:val="000D119A"/>
    <w:rsid w:val="000E6C08"/>
    <w:rsid w:val="000E76CB"/>
    <w:rsid w:val="000F1DF5"/>
    <w:rsid w:val="000F7E7F"/>
    <w:rsid w:val="0010008C"/>
    <w:rsid w:val="00100D23"/>
    <w:rsid w:val="001056DB"/>
    <w:rsid w:val="00120C26"/>
    <w:rsid w:val="00130973"/>
    <w:rsid w:val="00142854"/>
    <w:rsid w:val="0014461B"/>
    <w:rsid w:val="001462A2"/>
    <w:rsid w:val="00171C72"/>
    <w:rsid w:val="00173189"/>
    <w:rsid w:val="001739D1"/>
    <w:rsid w:val="00177FD4"/>
    <w:rsid w:val="001806DA"/>
    <w:rsid w:val="00190647"/>
    <w:rsid w:val="00190FF0"/>
    <w:rsid w:val="001A3BCD"/>
    <w:rsid w:val="001A6B92"/>
    <w:rsid w:val="001B0113"/>
    <w:rsid w:val="001B7352"/>
    <w:rsid w:val="001B7CD1"/>
    <w:rsid w:val="001C15D9"/>
    <w:rsid w:val="001C63D4"/>
    <w:rsid w:val="001F517F"/>
    <w:rsid w:val="001F6FFB"/>
    <w:rsid w:val="00203A3B"/>
    <w:rsid w:val="0020406A"/>
    <w:rsid w:val="00212F14"/>
    <w:rsid w:val="00224E72"/>
    <w:rsid w:val="0023225C"/>
    <w:rsid w:val="00233099"/>
    <w:rsid w:val="002410BA"/>
    <w:rsid w:val="00257C8B"/>
    <w:rsid w:val="00263E46"/>
    <w:rsid w:val="00267EA8"/>
    <w:rsid w:val="00277222"/>
    <w:rsid w:val="00285C9E"/>
    <w:rsid w:val="00287648"/>
    <w:rsid w:val="00294073"/>
    <w:rsid w:val="002941C2"/>
    <w:rsid w:val="002955C9"/>
    <w:rsid w:val="00296FDB"/>
    <w:rsid w:val="002B2136"/>
    <w:rsid w:val="002B605D"/>
    <w:rsid w:val="002D0C26"/>
    <w:rsid w:val="002D6AB3"/>
    <w:rsid w:val="002E033A"/>
    <w:rsid w:val="002E0781"/>
    <w:rsid w:val="002E12BE"/>
    <w:rsid w:val="002E1BAA"/>
    <w:rsid w:val="002E36E9"/>
    <w:rsid w:val="002F0507"/>
    <w:rsid w:val="002F3B72"/>
    <w:rsid w:val="003010F6"/>
    <w:rsid w:val="00301361"/>
    <w:rsid w:val="0031164A"/>
    <w:rsid w:val="00317980"/>
    <w:rsid w:val="0033215C"/>
    <w:rsid w:val="0033248D"/>
    <w:rsid w:val="00335C0F"/>
    <w:rsid w:val="0034075E"/>
    <w:rsid w:val="00341927"/>
    <w:rsid w:val="0035038E"/>
    <w:rsid w:val="003534EE"/>
    <w:rsid w:val="00363EE3"/>
    <w:rsid w:val="00373790"/>
    <w:rsid w:val="00382231"/>
    <w:rsid w:val="00386EFC"/>
    <w:rsid w:val="00391EAD"/>
    <w:rsid w:val="003B396C"/>
    <w:rsid w:val="003C3841"/>
    <w:rsid w:val="003C3DC7"/>
    <w:rsid w:val="003C4DB0"/>
    <w:rsid w:val="003C77B7"/>
    <w:rsid w:val="003D55CD"/>
    <w:rsid w:val="003D67C5"/>
    <w:rsid w:val="003E008B"/>
    <w:rsid w:val="003E4290"/>
    <w:rsid w:val="003E597A"/>
    <w:rsid w:val="003E6AA6"/>
    <w:rsid w:val="003F16DC"/>
    <w:rsid w:val="003F2B21"/>
    <w:rsid w:val="003F2DE3"/>
    <w:rsid w:val="003F3907"/>
    <w:rsid w:val="00401262"/>
    <w:rsid w:val="00416EE3"/>
    <w:rsid w:val="004212A4"/>
    <w:rsid w:val="004231DE"/>
    <w:rsid w:val="00424762"/>
    <w:rsid w:val="00426D21"/>
    <w:rsid w:val="0043420A"/>
    <w:rsid w:val="00436923"/>
    <w:rsid w:val="004469D9"/>
    <w:rsid w:val="00451485"/>
    <w:rsid w:val="0045263F"/>
    <w:rsid w:val="00453B68"/>
    <w:rsid w:val="004563A4"/>
    <w:rsid w:val="00465A62"/>
    <w:rsid w:val="004668ED"/>
    <w:rsid w:val="00492E3E"/>
    <w:rsid w:val="00493C78"/>
    <w:rsid w:val="00495CF2"/>
    <w:rsid w:val="004B3C4A"/>
    <w:rsid w:val="004B5DE5"/>
    <w:rsid w:val="004B6822"/>
    <w:rsid w:val="004C18DE"/>
    <w:rsid w:val="004C5F62"/>
    <w:rsid w:val="004C753D"/>
    <w:rsid w:val="004E02A8"/>
    <w:rsid w:val="004E1D30"/>
    <w:rsid w:val="004E4B8D"/>
    <w:rsid w:val="004F2D98"/>
    <w:rsid w:val="004F5543"/>
    <w:rsid w:val="004F6D4E"/>
    <w:rsid w:val="00502167"/>
    <w:rsid w:val="0050256D"/>
    <w:rsid w:val="00537444"/>
    <w:rsid w:val="00546E0B"/>
    <w:rsid w:val="005479A9"/>
    <w:rsid w:val="005518CB"/>
    <w:rsid w:val="00557DDA"/>
    <w:rsid w:val="00564678"/>
    <w:rsid w:val="00586EEF"/>
    <w:rsid w:val="005A6835"/>
    <w:rsid w:val="005A6CD1"/>
    <w:rsid w:val="005B11F7"/>
    <w:rsid w:val="005B2366"/>
    <w:rsid w:val="005B4595"/>
    <w:rsid w:val="005B4914"/>
    <w:rsid w:val="005C0F4F"/>
    <w:rsid w:val="005D204D"/>
    <w:rsid w:val="005D71D0"/>
    <w:rsid w:val="005E2E0D"/>
    <w:rsid w:val="005E4827"/>
    <w:rsid w:val="005E6126"/>
    <w:rsid w:val="005F3779"/>
    <w:rsid w:val="005F56AE"/>
    <w:rsid w:val="006004AC"/>
    <w:rsid w:val="00606645"/>
    <w:rsid w:val="006144C8"/>
    <w:rsid w:val="00614AD1"/>
    <w:rsid w:val="00620D75"/>
    <w:rsid w:val="0062125A"/>
    <w:rsid w:val="006245F5"/>
    <w:rsid w:val="006316FA"/>
    <w:rsid w:val="00634735"/>
    <w:rsid w:val="00635D4C"/>
    <w:rsid w:val="006507CB"/>
    <w:rsid w:val="006603E5"/>
    <w:rsid w:val="0067019F"/>
    <w:rsid w:val="00677DC6"/>
    <w:rsid w:val="0068252E"/>
    <w:rsid w:val="00683B7D"/>
    <w:rsid w:val="00684787"/>
    <w:rsid w:val="0069167D"/>
    <w:rsid w:val="00691BB5"/>
    <w:rsid w:val="0069552F"/>
    <w:rsid w:val="006C6F15"/>
    <w:rsid w:val="006D5C3C"/>
    <w:rsid w:val="006E36E4"/>
    <w:rsid w:val="006E4EB6"/>
    <w:rsid w:val="006F3652"/>
    <w:rsid w:val="006F43F6"/>
    <w:rsid w:val="00710C66"/>
    <w:rsid w:val="007113C6"/>
    <w:rsid w:val="00722B4D"/>
    <w:rsid w:val="0074143B"/>
    <w:rsid w:val="00745517"/>
    <w:rsid w:val="007561CC"/>
    <w:rsid w:val="007641CC"/>
    <w:rsid w:val="00766814"/>
    <w:rsid w:val="00767B28"/>
    <w:rsid w:val="0078183C"/>
    <w:rsid w:val="00793068"/>
    <w:rsid w:val="007B53D8"/>
    <w:rsid w:val="007C034A"/>
    <w:rsid w:val="007C0B71"/>
    <w:rsid w:val="007D161F"/>
    <w:rsid w:val="007D730C"/>
    <w:rsid w:val="007D7AFD"/>
    <w:rsid w:val="007E57F3"/>
    <w:rsid w:val="007F135C"/>
    <w:rsid w:val="007F38DF"/>
    <w:rsid w:val="007F5247"/>
    <w:rsid w:val="007F5274"/>
    <w:rsid w:val="007F52EC"/>
    <w:rsid w:val="00801C21"/>
    <w:rsid w:val="008072F8"/>
    <w:rsid w:val="00810D6A"/>
    <w:rsid w:val="00816D4E"/>
    <w:rsid w:val="00817696"/>
    <w:rsid w:val="00843783"/>
    <w:rsid w:val="008527FB"/>
    <w:rsid w:val="00856337"/>
    <w:rsid w:val="00856EBB"/>
    <w:rsid w:val="0086135A"/>
    <w:rsid w:val="00871DD7"/>
    <w:rsid w:val="00871E47"/>
    <w:rsid w:val="00872112"/>
    <w:rsid w:val="008764DF"/>
    <w:rsid w:val="00882F99"/>
    <w:rsid w:val="00885B73"/>
    <w:rsid w:val="00885D3A"/>
    <w:rsid w:val="0088720D"/>
    <w:rsid w:val="008934CC"/>
    <w:rsid w:val="008954D0"/>
    <w:rsid w:val="00895E00"/>
    <w:rsid w:val="008B3B2A"/>
    <w:rsid w:val="008B50EF"/>
    <w:rsid w:val="008C09FF"/>
    <w:rsid w:val="008D44FB"/>
    <w:rsid w:val="008E0385"/>
    <w:rsid w:val="008F318A"/>
    <w:rsid w:val="008F3436"/>
    <w:rsid w:val="008F7D6B"/>
    <w:rsid w:val="00906416"/>
    <w:rsid w:val="00913DA7"/>
    <w:rsid w:val="00917BCD"/>
    <w:rsid w:val="0092307B"/>
    <w:rsid w:val="0094773E"/>
    <w:rsid w:val="00960CD4"/>
    <w:rsid w:val="009637EF"/>
    <w:rsid w:val="009770E8"/>
    <w:rsid w:val="00977F40"/>
    <w:rsid w:val="00996821"/>
    <w:rsid w:val="00997CE6"/>
    <w:rsid w:val="009A0604"/>
    <w:rsid w:val="009A1E78"/>
    <w:rsid w:val="009A40E9"/>
    <w:rsid w:val="009C2FE5"/>
    <w:rsid w:val="009C323A"/>
    <w:rsid w:val="009D1EE0"/>
    <w:rsid w:val="009D2E3B"/>
    <w:rsid w:val="009E42F4"/>
    <w:rsid w:val="009F4196"/>
    <w:rsid w:val="009F5906"/>
    <w:rsid w:val="00A06118"/>
    <w:rsid w:val="00A06FC8"/>
    <w:rsid w:val="00A11022"/>
    <w:rsid w:val="00A356BB"/>
    <w:rsid w:val="00A35E92"/>
    <w:rsid w:val="00A46D92"/>
    <w:rsid w:val="00A53053"/>
    <w:rsid w:val="00A71A08"/>
    <w:rsid w:val="00A72BF0"/>
    <w:rsid w:val="00A833DE"/>
    <w:rsid w:val="00A84807"/>
    <w:rsid w:val="00A86237"/>
    <w:rsid w:val="00A86DC7"/>
    <w:rsid w:val="00A874DE"/>
    <w:rsid w:val="00A92350"/>
    <w:rsid w:val="00A93513"/>
    <w:rsid w:val="00AD2951"/>
    <w:rsid w:val="00AE12BD"/>
    <w:rsid w:val="00AF5A6A"/>
    <w:rsid w:val="00AF6753"/>
    <w:rsid w:val="00AF6AA3"/>
    <w:rsid w:val="00B07D8B"/>
    <w:rsid w:val="00B12042"/>
    <w:rsid w:val="00B1368E"/>
    <w:rsid w:val="00B23013"/>
    <w:rsid w:val="00B30BDE"/>
    <w:rsid w:val="00B40A81"/>
    <w:rsid w:val="00B5014D"/>
    <w:rsid w:val="00B54581"/>
    <w:rsid w:val="00B61816"/>
    <w:rsid w:val="00B64CEA"/>
    <w:rsid w:val="00B71A07"/>
    <w:rsid w:val="00B7251D"/>
    <w:rsid w:val="00B805D6"/>
    <w:rsid w:val="00B86EB3"/>
    <w:rsid w:val="00B95C96"/>
    <w:rsid w:val="00B9655A"/>
    <w:rsid w:val="00BA1575"/>
    <w:rsid w:val="00BB50B6"/>
    <w:rsid w:val="00BC1981"/>
    <w:rsid w:val="00BC7636"/>
    <w:rsid w:val="00BD04A8"/>
    <w:rsid w:val="00BD5B64"/>
    <w:rsid w:val="00BE4002"/>
    <w:rsid w:val="00BE7005"/>
    <w:rsid w:val="00BF63CF"/>
    <w:rsid w:val="00C12834"/>
    <w:rsid w:val="00C2424F"/>
    <w:rsid w:val="00C50E5C"/>
    <w:rsid w:val="00C61DCB"/>
    <w:rsid w:val="00C638AE"/>
    <w:rsid w:val="00C72109"/>
    <w:rsid w:val="00C85A8D"/>
    <w:rsid w:val="00C97180"/>
    <w:rsid w:val="00CA0D2E"/>
    <w:rsid w:val="00CA283F"/>
    <w:rsid w:val="00CA39AC"/>
    <w:rsid w:val="00CB0793"/>
    <w:rsid w:val="00CB3904"/>
    <w:rsid w:val="00CB3A5A"/>
    <w:rsid w:val="00CB607D"/>
    <w:rsid w:val="00CB7C81"/>
    <w:rsid w:val="00CC0C88"/>
    <w:rsid w:val="00CC4DCB"/>
    <w:rsid w:val="00CD26A5"/>
    <w:rsid w:val="00CE054B"/>
    <w:rsid w:val="00CE3638"/>
    <w:rsid w:val="00CE77DB"/>
    <w:rsid w:val="00CF7E0D"/>
    <w:rsid w:val="00D02CC1"/>
    <w:rsid w:val="00D07A3E"/>
    <w:rsid w:val="00D1543C"/>
    <w:rsid w:val="00D252A0"/>
    <w:rsid w:val="00D25783"/>
    <w:rsid w:val="00D3130C"/>
    <w:rsid w:val="00D31CDA"/>
    <w:rsid w:val="00D3610F"/>
    <w:rsid w:val="00D377BE"/>
    <w:rsid w:val="00D405FE"/>
    <w:rsid w:val="00D427A0"/>
    <w:rsid w:val="00D43C30"/>
    <w:rsid w:val="00D5569E"/>
    <w:rsid w:val="00D70BB9"/>
    <w:rsid w:val="00D77502"/>
    <w:rsid w:val="00D82E6C"/>
    <w:rsid w:val="00D940A1"/>
    <w:rsid w:val="00DA1B69"/>
    <w:rsid w:val="00DA612F"/>
    <w:rsid w:val="00DB35E9"/>
    <w:rsid w:val="00DB7A4F"/>
    <w:rsid w:val="00DC3322"/>
    <w:rsid w:val="00DC71BE"/>
    <w:rsid w:val="00DD0AC7"/>
    <w:rsid w:val="00DF1E41"/>
    <w:rsid w:val="00E015BE"/>
    <w:rsid w:val="00E02248"/>
    <w:rsid w:val="00E03D10"/>
    <w:rsid w:val="00E07BBD"/>
    <w:rsid w:val="00E10243"/>
    <w:rsid w:val="00E12432"/>
    <w:rsid w:val="00E1553A"/>
    <w:rsid w:val="00E166C4"/>
    <w:rsid w:val="00E21C25"/>
    <w:rsid w:val="00E3085B"/>
    <w:rsid w:val="00E41CB9"/>
    <w:rsid w:val="00E47A65"/>
    <w:rsid w:val="00E57313"/>
    <w:rsid w:val="00E57A3F"/>
    <w:rsid w:val="00E760DB"/>
    <w:rsid w:val="00E87A6A"/>
    <w:rsid w:val="00EA1094"/>
    <w:rsid w:val="00EA5464"/>
    <w:rsid w:val="00EB7804"/>
    <w:rsid w:val="00EC0609"/>
    <w:rsid w:val="00EC64DC"/>
    <w:rsid w:val="00ED1FE0"/>
    <w:rsid w:val="00ED7BF4"/>
    <w:rsid w:val="00EF5EF5"/>
    <w:rsid w:val="00EF6712"/>
    <w:rsid w:val="00F0615E"/>
    <w:rsid w:val="00F16B89"/>
    <w:rsid w:val="00F17167"/>
    <w:rsid w:val="00F25AF2"/>
    <w:rsid w:val="00F35DE7"/>
    <w:rsid w:val="00F36A73"/>
    <w:rsid w:val="00F418C2"/>
    <w:rsid w:val="00F64983"/>
    <w:rsid w:val="00F766D6"/>
    <w:rsid w:val="00F81007"/>
    <w:rsid w:val="00F908E5"/>
    <w:rsid w:val="00F915DD"/>
    <w:rsid w:val="00FA0449"/>
    <w:rsid w:val="00FA6143"/>
    <w:rsid w:val="00FB1AAE"/>
    <w:rsid w:val="00FB7DCB"/>
    <w:rsid w:val="00FC70A6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595"/>
    <w:pPr>
      <w:spacing w:after="120"/>
      <w:ind w:firstLine="720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CB7C81"/>
    <w:pPr>
      <w:keepNext/>
      <w:widowControl w:val="0"/>
      <w:spacing w:after="0"/>
      <w:ind w:firstLine="0"/>
      <w:jc w:val="center"/>
      <w:outlineLvl w:val="0"/>
    </w:pPr>
    <w:rPr>
      <w:b/>
      <w:kern w:val="28"/>
    </w:rPr>
  </w:style>
  <w:style w:type="paragraph" w:styleId="6">
    <w:name w:val="heading 6"/>
    <w:basedOn w:val="a"/>
    <w:next w:val="a"/>
    <w:link w:val="60"/>
    <w:qFormat/>
    <w:rsid w:val="00CB7C81"/>
    <w:pPr>
      <w:keepNext/>
      <w:widowControl w:val="0"/>
      <w:spacing w:after="0"/>
      <w:ind w:firstLine="0"/>
      <w:jc w:val="center"/>
      <w:outlineLvl w:val="5"/>
    </w:pPr>
    <w:rPr>
      <w:b/>
      <w:spacing w:val="6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C81"/>
    <w:rPr>
      <w:rFonts w:ascii="Times New Roman" w:eastAsia="Times New Roman" w:hAnsi="Times New Roman"/>
      <w:b/>
      <w:kern w:val="28"/>
      <w:sz w:val="28"/>
    </w:rPr>
  </w:style>
  <w:style w:type="character" w:customStyle="1" w:styleId="60">
    <w:name w:val="Заголовок 6 Знак"/>
    <w:basedOn w:val="a0"/>
    <w:link w:val="6"/>
    <w:rsid w:val="00CB7C81"/>
    <w:rPr>
      <w:rFonts w:ascii="Times New Roman" w:eastAsia="Times New Roman" w:hAnsi="Times New Roman"/>
      <w:b/>
      <w:spacing w:val="60"/>
      <w:sz w:val="24"/>
    </w:rPr>
  </w:style>
  <w:style w:type="paragraph" w:styleId="a3">
    <w:name w:val="header"/>
    <w:basedOn w:val="a"/>
    <w:link w:val="a4"/>
    <w:uiPriority w:val="99"/>
    <w:semiHidden/>
    <w:unhideWhenUsed/>
    <w:rsid w:val="00A71A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1A08"/>
    <w:rPr>
      <w:rFonts w:ascii="Times New Roman" w:eastAsia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A71A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1A08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2F3B7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7">
    <w:name w:val="Ñîäåðæ"/>
    <w:basedOn w:val="a"/>
    <w:rsid w:val="002F3B72"/>
    <w:pPr>
      <w:widowControl w:val="0"/>
      <w:overflowPunct w:val="0"/>
      <w:autoSpaceDE w:val="0"/>
      <w:autoSpaceDN w:val="0"/>
      <w:adjustRightInd w:val="0"/>
      <w:ind w:firstLine="0"/>
      <w:jc w:val="center"/>
    </w:pPr>
    <w:rPr>
      <w:bCs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75A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75AA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F37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Kadry\223200073568\&#1047;&#1072;&#1095;&#1080;&#1089;&#1083;&#1077;&#1085;&#1080;&#1077;%20&#1074;%20&#1088;&#1077;&#1079;&#1077;&#1088;&#1074;%20&#1089;&#1086;&#1089;&#1090;&#1072;&#1074;&#1086;&#1074;%20&#1059;&#1048;&#1050;%20&#1058;&#1048;&#1050;&#1086;&#108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7EDF-BEA0-4BD2-ACD2-8D065D3A1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Зачисление в резерв составов УИК ТИКом</Template>
  <TotalTime>1005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Voskhod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432</cp:revision>
  <cp:lastPrinted>2019-08-18T08:49:00Z</cp:lastPrinted>
  <dcterms:created xsi:type="dcterms:W3CDTF">2019-08-08T14:43:00Z</dcterms:created>
  <dcterms:modified xsi:type="dcterms:W3CDTF">2020-11-09T14:37:00Z</dcterms:modified>
</cp:coreProperties>
</file>