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8330"/>
        <w:gridCol w:w="6946"/>
      </w:tblGrid>
      <w:tr w:rsidR="002F3B72" w:rsidRPr="00A61D30" w:rsidTr="0088720D">
        <w:tc>
          <w:tcPr>
            <w:tcW w:w="8330" w:type="dxa"/>
            <w:shd w:val="clear" w:color="auto" w:fill="auto"/>
          </w:tcPr>
          <w:p w:rsidR="002F3B72" w:rsidRPr="00A61D30" w:rsidRDefault="002F3B72" w:rsidP="00493C78">
            <w:pPr>
              <w:pStyle w:val="a7"/>
              <w:widowControl/>
              <w:tabs>
                <w:tab w:val="left" w:pos="6340"/>
              </w:tabs>
              <w:overflowPunct/>
              <w:autoSpaceDE/>
              <w:adjustRightInd/>
              <w:spacing w:after="0"/>
              <w:ind w:right="-108"/>
              <w:rPr>
                <w:bCs w:val="0"/>
                <w:szCs w:val="28"/>
              </w:rPr>
            </w:pPr>
          </w:p>
        </w:tc>
        <w:tc>
          <w:tcPr>
            <w:tcW w:w="6946" w:type="dxa"/>
            <w:shd w:val="clear" w:color="auto" w:fill="auto"/>
          </w:tcPr>
          <w:p w:rsidR="002F3B72" w:rsidRDefault="002F3B72" w:rsidP="004563A4">
            <w:pPr>
              <w:spacing w:after="0"/>
              <w:ind w:left="-1809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2F3B72" w:rsidRDefault="00CF7E0D" w:rsidP="004563A4">
            <w:pPr>
              <w:spacing w:after="0"/>
              <w:ind w:left="-18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к </w:t>
            </w:r>
            <w:r w:rsidR="002F3B72" w:rsidRPr="009F33E9">
              <w:rPr>
                <w:szCs w:val="28"/>
              </w:rPr>
              <w:t>решени</w:t>
            </w:r>
            <w:r>
              <w:rPr>
                <w:szCs w:val="28"/>
              </w:rPr>
              <w:t>ю</w:t>
            </w:r>
            <w:r w:rsidR="002F3B72" w:rsidRPr="009F33E9">
              <w:rPr>
                <w:szCs w:val="28"/>
              </w:rPr>
              <w:t xml:space="preserve"> </w:t>
            </w:r>
            <w:proofErr w:type="gramStart"/>
            <w:r w:rsidR="002F3B72" w:rsidRPr="009F33E9">
              <w:rPr>
                <w:szCs w:val="28"/>
              </w:rPr>
              <w:t>территориальной</w:t>
            </w:r>
            <w:proofErr w:type="gramEnd"/>
            <w:r w:rsidR="002F3B72" w:rsidRPr="009F33E9">
              <w:rPr>
                <w:szCs w:val="28"/>
              </w:rPr>
              <w:t xml:space="preserve"> избирательной</w:t>
            </w:r>
          </w:p>
          <w:p w:rsidR="002F3B72" w:rsidRPr="009F33E9" w:rsidRDefault="002F3B72" w:rsidP="004563A4">
            <w:pPr>
              <w:spacing w:after="0"/>
              <w:ind w:left="-1809"/>
              <w:jc w:val="center"/>
              <w:rPr>
                <w:szCs w:val="28"/>
              </w:rPr>
            </w:pPr>
            <w:r w:rsidRPr="009F33E9">
              <w:rPr>
                <w:szCs w:val="28"/>
              </w:rPr>
              <w:t xml:space="preserve">комиссии Абинская </w:t>
            </w:r>
          </w:p>
          <w:p w:rsidR="002F3B72" w:rsidRPr="009F33E9" w:rsidRDefault="002F3B72" w:rsidP="004563A4">
            <w:pPr>
              <w:pStyle w:val="ConsPlusNormal"/>
              <w:widowControl/>
              <w:ind w:left="-1809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3E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721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E42F4">
              <w:rPr>
                <w:rFonts w:ascii="Times New Roman" w:hAnsi="Times New Roman" w:cs="Times New Roman"/>
                <w:sz w:val="28"/>
                <w:szCs w:val="28"/>
              </w:rPr>
              <w:t xml:space="preserve"> августа</w:t>
            </w:r>
            <w:r w:rsidR="00CF7E0D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Pr="009F33E9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Pr="004B42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940A1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9E42F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940A1">
              <w:rPr>
                <w:rFonts w:ascii="Times New Roman" w:hAnsi="Times New Roman" w:cs="Times New Roman"/>
                <w:sz w:val="28"/>
                <w:szCs w:val="28"/>
              </w:rPr>
              <w:t>1830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3B72" w:rsidRPr="00A61D30" w:rsidRDefault="002F3B72" w:rsidP="006023C8">
            <w:pPr>
              <w:pStyle w:val="a7"/>
              <w:widowControl/>
              <w:overflowPunct/>
              <w:autoSpaceDE/>
              <w:adjustRightInd/>
              <w:spacing w:after="0"/>
              <w:rPr>
                <w:bCs w:val="0"/>
                <w:szCs w:val="28"/>
              </w:rPr>
            </w:pPr>
          </w:p>
        </w:tc>
      </w:tr>
    </w:tbl>
    <w:p w:rsidR="002F3B72" w:rsidRDefault="002F3B72" w:rsidP="002F3B72">
      <w:pPr>
        <w:jc w:val="center"/>
        <w:rPr>
          <w:b/>
          <w:szCs w:val="28"/>
        </w:rPr>
      </w:pPr>
    </w:p>
    <w:p w:rsidR="00684787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 xml:space="preserve">Список кандидатур, </w:t>
      </w:r>
    </w:p>
    <w:p w:rsidR="002F3B72" w:rsidRPr="00770A3B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>предложенных для зачисления в резерв составов</w:t>
      </w:r>
      <w:r>
        <w:rPr>
          <w:b/>
          <w:szCs w:val="28"/>
        </w:rPr>
        <w:t xml:space="preserve"> </w:t>
      </w:r>
      <w:r w:rsidRPr="00770A3B">
        <w:rPr>
          <w:b/>
          <w:szCs w:val="28"/>
        </w:rPr>
        <w:t>у</w:t>
      </w:r>
      <w:r w:rsidR="00072BC1">
        <w:rPr>
          <w:b/>
          <w:szCs w:val="28"/>
        </w:rPr>
        <w:t>частковых избирательных комиссий</w:t>
      </w:r>
      <w:r w:rsidRPr="00770A3B">
        <w:rPr>
          <w:b/>
          <w:szCs w:val="28"/>
        </w:rPr>
        <w:t xml:space="preserve"> </w:t>
      </w:r>
    </w:p>
    <w:p w:rsidR="002F3B72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>территориальной избирательной комиссией Абинская</w:t>
      </w:r>
      <w:r>
        <w:rPr>
          <w:b/>
          <w:szCs w:val="28"/>
        </w:rPr>
        <w:t xml:space="preserve"> </w:t>
      </w:r>
      <w:r w:rsidRPr="00770A3B">
        <w:rPr>
          <w:b/>
          <w:szCs w:val="28"/>
        </w:rPr>
        <w:t>Краснодарского края</w:t>
      </w:r>
    </w:p>
    <w:p w:rsidR="0088720D" w:rsidRDefault="0088720D" w:rsidP="00072BC1">
      <w:pPr>
        <w:spacing w:after="0"/>
        <w:jc w:val="center"/>
        <w:rPr>
          <w:b/>
          <w:szCs w:val="28"/>
        </w:rPr>
      </w:pPr>
    </w:p>
    <w:tbl>
      <w:tblPr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394"/>
        <w:gridCol w:w="6379"/>
        <w:gridCol w:w="1701"/>
        <w:gridCol w:w="1708"/>
      </w:tblGrid>
      <w:tr w:rsidR="0088720D" w:rsidRPr="00C12012" w:rsidTr="00D02CC1">
        <w:tc>
          <w:tcPr>
            <w:tcW w:w="817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 xml:space="preserve">№ </w:t>
            </w:r>
            <w:proofErr w:type="gramStart"/>
            <w:r w:rsidRPr="006316FA">
              <w:rPr>
                <w:b/>
                <w:sz w:val="20"/>
              </w:rPr>
              <w:t>п</w:t>
            </w:r>
            <w:proofErr w:type="gramEnd"/>
            <w:r w:rsidRPr="006316FA">
              <w:rPr>
                <w:b/>
                <w:sz w:val="20"/>
              </w:rPr>
              <w:t>/п</w:t>
            </w:r>
          </w:p>
        </w:tc>
        <w:tc>
          <w:tcPr>
            <w:tcW w:w="4394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Фамилия, имя, отчество</w:t>
            </w:r>
            <w:r w:rsidRPr="006316FA">
              <w:rPr>
                <w:b/>
                <w:sz w:val="20"/>
              </w:rPr>
              <w:br/>
            </w:r>
          </w:p>
        </w:tc>
        <w:tc>
          <w:tcPr>
            <w:tcW w:w="6379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 xml:space="preserve">Кем </w:t>
            </w:r>
            <w:proofErr w:type="gramStart"/>
            <w:r w:rsidRPr="006316FA">
              <w:rPr>
                <w:b/>
                <w:sz w:val="20"/>
              </w:rPr>
              <w:t>предложен</w:t>
            </w:r>
            <w:proofErr w:type="gramEnd"/>
          </w:p>
        </w:tc>
        <w:tc>
          <w:tcPr>
            <w:tcW w:w="1701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Очередность назначения, указанная политической партией</w:t>
            </w:r>
          </w:p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(при наличии)</w:t>
            </w:r>
          </w:p>
        </w:tc>
        <w:tc>
          <w:tcPr>
            <w:tcW w:w="1708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№</w:t>
            </w:r>
            <w:r w:rsidRPr="006316FA">
              <w:rPr>
                <w:b/>
                <w:sz w:val="20"/>
                <w:lang w:val="en-US"/>
              </w:rPr>
              <w:t xml:space="preserve"> </w:t>
            </w:r>
            <w:r w:rsidRPr="006316FA">
              <w:rPr>
                <w:b/>
                <w:sz w:val="20"/>
              </w:rPr>
              <w:t>избирательного участка</w:t>
            </w:r>
          </w:p>
        </w:tc>
      </w:tr>
      <w:tr w:rsidR="00634735" w:rsidRPr="00A30339" w:rsidTr="00D02CC1">
        <w:tc>
          <w:tcPr>
            <w:tcW w:w="817" w:type="dxa"/>
          </w:tcPr>
          <w:p w:rsidR="00634735" w:rsidRPr="005F3779" w:rsidRDefault="0063473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34735" w:rsidRPr="001806DA" w:rsidRDefault="00634735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Авдеева Лариса Юрьевна</w:t>
            </w:r>
          </w:p>
        </w:tc>
        <w:tc>
          <w:tcPr>
            <w:tcW w:w="6379" w:type="dxa"/>
          </w:tcPr>
          <w:p w:rsidR="00634735" w:rsidRPr="00FA0449" w:rsidRDefault="00634735" w:rsidP="005F541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634735" w:rsidRPr="002E0781" w:rsidRDefault="00634735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634735" w:rsidRPr="00F35DE7" w:rsidRDefault="00634735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01-32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Артамонова Ирина Александровна</w:t>
            </w:r>
          </w:p>
        </w:tc>
        <w:tc>
          <w:tcPr>
            <w:tcW w:w="6379" w:type="dxa"/>
          </w:tcPr>
          <w:p w:rsidR="0020406A" w:rsidRPr="00C61DCB" w:rsidRDefault="0020406A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20406A" w:rsidRDefault="0020406A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20406A" w:rsidRPr="00FA0449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01-41</w:t>
            </w:r>
          </w:p>
        </w:tc>
      </w:tr>
      <w:tr w:rsidR="00386EFC" w:rsidRPr="00A30339" w:rsidTr="00D02CC1">
        <w:tc>
          <w:tcPr>
            <w:tcW w:w="817" w:type="dxa"/>
          </w:tcPr>
          <w:p w:rsidR="00386EFC" w:rsidRPr="005F3779" w:rsidRDefault="00386EF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86EFC" w:rsidRDefault="00386EFC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Баскакова Дарья Петровна</w:t>
            </w:r>
          </w:p>
        </w:tc>
        <w:tc>
          <w:tcPr>
            <w:tcW w:w="6379" w:type="dxa"/>
          </w:tcPr>
          <w:p w:rsidR="00386EFC" w:rsidRPr="00C61DCB" w:rsidRDefault="00386EFC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86EFC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386EFC" w:rsidRDefault="00386EFC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386EFC" w:rsidRDefault="00386EFC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01-12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Беляев Сергей Валерьевич</w:t>
            </w:r>
          </w:p>
        </w:tc>
        <w:tc>
          <w:tcPr>
            <w:tcW w:w="6379" w:type="dxa"/>
          </w:tcPr>
          <w:p w:rsidR="0020406A" w:rsidRPr="00FA0449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0A260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01-39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Биушкина</w:t>
            </w:r>
            <w:proofErr w:type="spellEnd"/>
            <w:r>
              <w:rPr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6379" w:type="dxa"/>
          </w:tcPr>
          <w:p w:rsidR="0020406A" w:rsidRPr="00C61DCB" w:rsidRDefault="0020406A" w:rsidP="006C6F15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20406A" w:rsidRDefault="0020406A" w:rsidP="006C6F15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20406A" w:rsidRPr="00FA0449" w:rsidRDefault="0020406A" w:rsidP="006C6F15">
            <w:pPr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01-41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Блохин Андрей Владимирович</w:t>
            </w:r>
          </w:p>
        </w:tc>
        <w:tc>
          <w:tcPr>
            <w:tcW w:w="6379" w:type="dxa"/>
          </w:tcPr>
          <w:p w:rsidR="0020406A" w:rsidRPr="00FA0449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6C6F1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01-41</w:t>
            </w:r>
          </w:p>
        </w:tc>
      </w:tr>
      <w:tr w:rsidR="00386EFC" w:rsidRPr="00A30339" w:rsidTr="00D02CC1">
        <w:tc>
          <w:tcPr>
            <w:tcW w:w="817" w:type="dxa"/>
          </w:tcPr>
          <w:p w:rsidR="00386EFC" w:rsidRPr="005F3779" w:rsidRDefault="00386EF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86EFC" w:rsidRDefault="00386EFC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Браниш</w:t>
            </w:r>
            <w:proofErr w:type="spellEnd"/>
            <w:r>
              <w:rPr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6379" w:type="dxa"/>
          </w:tcPr>
          <w:p w:rsidR="00386EFC" w:rsidRPr="00FA0449" w:rsidRDefault="00386EFC" w:rsidP="00C75021">
            <w:pPr>
              <w:ind w:firstLine="0"/>
              <w:jc w:val="center"/>
              <w:rPr>
                <w:sz w:val="24"/>
                <w:szCs w:val="24"/>
              </w:rPr>
            </w:pPr>
            <w:r w:rsidRPr="00386EFC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386EFC" w:rsidRDefault="00386EFC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386EFC" w:rsidRDefault="00386EFC" w:rsidP="006C6F1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Бойко Алена Сергеевна</w:t>
            </w:r>
          </w:p>
        </w:tc>
        <w:tc>
          <w:tcPr>
            <w:tcW w:w="6379" w:type="dxa"/>
          </w:tcPr>
          <w:p w:rsidR="0020406A" w:rsidRPr="00FA0449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01-30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Бурлаченко</w:t>
            </w:r>
            <w:proofErr w:type="spellEnd"/>
            <w:r>
              <w:rPr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6379" w:type="dxa"/>
          </w:tcPr>
          <w:p w:rsidR="0020406A" w:rsidRPr="00FA0449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01-39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Бондаренко Анастасия Геннадиевна</w:t>
            </w:r>
          </w:p>
        </w:tc>
        <w:tc>
          <w:tcPr>
            <w:tcW w:w="6379" w:type="dxa"/>
          </w:tcPr>
          <w:p w:rsidR="0020406A" w:rsidRPr="00FA0449" w:rsidRDefault="0020406A" w:rsidP="00B84F5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20406A" w:rsidRDefault="0020406A" w:rsidP="00B84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1462A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Бычик</w:t>
            </w:r>
            <w:proofErr w:type="spellEnd"/>
            <w:r>
              <w:rPr>
                <w:sz w:val="24"/>
                <w:szCs w:val="24"/>
              </w:rPr>
              <w:t xml:space="preserve"> Олеся Ивановна</w:t>
            </w:r>
          </w:p>
        </w:tc>
        <w:tc>
          <w:tcPr>
            <w:tcW w:w="6379" w:type="dxa"/>
          </w:tcPr>
          <w:p w:rsidR="0020406A" w:rsidRPr="00FA0449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1B01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01-27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Вакуленко Александра Романовна</w:t>
            </w:r>
          </w:p>
        </w:tc>
        <w:tc>
          <w:tcPr>
            <w:tcW w:w="6379" w:type="dxa"/>
          </w:tcPr>
          <w:p w:rsidR="0020406A" w:rsidRPr="00FA0449" w:rsidRDefault="0020406A" w:rsidP="000B126C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20406A" w:rsidRDefault="0020406A" w:rsidP="000B126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6955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01-25</w:t>
            </w:r>
          </w:p>
        </w:tc>
      </w:tr>
      <w:tr w:rsidR="00E02248" w:rsidRPr="00A30339" w:rsidTr="00D02CC1">
        <w:tc>
          <w:tcPr>
            <w:tcW w:w="817" w:type="dxa"/>
          </w:tcPr>
          <w:p w:rsidR="00E02248" w:rsidRPr="005F3779" w:rsidRDefault="00E0224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02248" w:rsidRDefault="00E0224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Вист Елизавета Геннадьевна</w:t>
            </w:r>
          </w:p>
        </w:tc>
        <w:tc>
          <w:tcPr>
            <w:tcW w:w="6379" w:type="dxa"/>
          </w:tcPr>
          <w:p w:rsidR="00E02248" w:rsidRPr="00E02248" w:rsidRDefault="00E02248" w:rsidP="00E02248">
            <w:pPr>
              <w:ind w:firstLine="0"/>
              <w:jc w:val="center"/>
              <w:rPr>
                <w:sz w:val="24"/>
                <w:szCs w:val="24"/>
              </w:rPr>
            </w:pPr>
            <w:r w:rsidRPr="00E02248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E02248" w:rsidRPr="00E02248" w:rsidRDefault="00E02248" w:rsidP="00E02248">
            <w:pPr>
              <w:ind w:firstLine="0"/>
              <w:jc w:val="center"/>
              <w:rPr>
                <w:sz w:val="24"/>
                <w:szCs w:val="24"/>
              </w:rPr>
            </w:pPr>
            <w:r w:rsidRPr="00E02248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E02248" w:rsidRPr="00FA0449" w:rsidRDefault="00E02248" w:rsidP="00E02248">
            <w:pPr>
              <w:ind w:firstLine="0"/>
              <w:jc w:val="center"/>
              <w:rPr>
                <w:sz w:val="24"/>
                <w:szCs w:val="24"/>
              </w:rPr>
            </w:pPr>
            <w:r w:rsidRPr="00E02248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E02248" w:rsidRDefault="00E02248" w:rsidP="000B126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02248" w:rsidRDefault="00E02248" w:rsidP="0069552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01-21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Горбатенко Карина Евгеньевна</w:t>
            </w:r>
          </w:p>
        </w:tc>
        <w:tc>
          <w:tcPr>
            <w:tcW w:w="6379" w:type="dxa"/>
          </w:tcPr>
          <w:p w:rsidR="0020406A" w:rsidRPr="00FA0449" w:rsidRDefault="0020406A" w:rsidP="008D3A81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8D3A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B545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Громова Светлана Александровна</w:t>
            </w:r>
          </w:p>
        </w:tc>
        <w:tc>
          <w:tcPr>
            <w:tcW w:w="6379" w:type="dxa"/>
          </w:tcPr>
          <w:p w:rsidR="0020406A" w:rsidRPr="00FA0449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01-34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Гудым</w:t>
            </w:r>
            <w:proofErr w:type="spellEnd"/>
            <w:r>
              <w:rPr>
                <w:sz w:val="24"/>
                <w:szCs w:val="24"/>
              </w:rPr>
              <w:t xml:space="preserve"> Инна Леонидовна</w:t>
            </w:r>
          </w:p>
        </w:tc>
        <w:tc>
          <w:tcPr>
            <w:tcW w:w="6379" w:type="dxa"/>
          </w:tcPr>
          <w:p w:rsidR="0020406A" w:rsidRPr="00FA0449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01-30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Дубачева</w:t>
            </w:r>
            <w:proofErr w:type="spellEnd"/>
            <w:r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6379" w:type="dxa"/>
          </w:tcPr>
          <w:p w:rsidR="0020406A" w:rsidRPr="00C61DCB" w:rsidRDefault="0020406A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20406A" w:rsidRDefault="0020406A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20406A" w:rsidRPr="00C61DCB" w:rsidRDefault="0020406A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20406A" w:rsidRDefault="0020406A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01-40</w:t>
            </w:r>
          </w:p>
        </w:tc>
      </w:tr>
      <w:tr w:rsidR="00391EAD" w:rsidRPr="00A30339" w:rsidTr="00D02CC1">
        <w:tc>
          <w:tcPr>
            <w:tcW w:w="817" w:type="dxa"/>
          </w:tcPr>
          <w:p w:rsidR="00391EAD" w:rsidRPr="005F3779" w:rsidRDefault="00391EAD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91EAD" w:rsidRDefault="00391EAD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Дубенко Елизавета Николаевна</w:t>
            </w:r>
          </w:p>
        </w:tc>
        <w:tc>
          <w:tcPr>
            <w:tcW w:w="6379" w:type="dxa"/>
          </w:tcPr>
          <w:p w:rsidR="00391EAD" w:rsidRPr="00C61DCB" w:rsidRDefault="00391EAD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91EAD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391EAD" w:rsidRDefault="00391EAD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391EAD" w:rsidRDefault="00391EAD" w:rsidP="00243A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Дульдий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Генриэтта</w:t>
            </w:r>
            <w:proofErr w:type="spellEnd"/>
            <w:r>
              <w:rPr>
                <w:sz w:val="24"/>
                <w:szCs w:val="24"/>
              </w:rPr>
              <w:t xml:space="preserve"> Андреевна</w:t>
            </w:r>
          </w:p>
        </w:tc>
        <w:tc>
          <w:tcPr>
            <w:tcW w:w="6379" w:type="dxa"/>
          </w:tcPr>
          <w:p w:rsidR="0020406A" w:rsidRPr="00C61DCB" w:rsidRDefault="0020406A" w:rsidP="0066679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20406A" w:rsidRDefault="0020406A" w:rsidP="0066679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20406A" w:rsidRPr="00C61DCB" w:rsidRDefault="0020406A" w:rsidP="0066679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20406A" w:rsidRDefault="0020406A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F649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01-30</w:t>
            </w:r>
          </w:p>
        </w:tc>
      </w:tr>
      <w:tr w:rsidR="00DC71BE" w:rsidRPr="00A30339" w:rsidTr="00D02CC1">
        <w:tc>
          <w:tcPr>
            <w:tcW w:w="817" w:type="dxa"/>
          </w:tcPr>
          <w:p w:rsidR="00DC71BE" w:rsidRPr="005F3779" w:rsidRDefault="00DC71BE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C71BE" w:rsidRDefault="00DC71BE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Евтушенко Елена Евгеньевна</w:t>
            </w:r>
          </w:p>
        </w:tc>
        <w:tc>
          <w:tcPr>
            <w:tcW w:w="6379" w:type="dxa"/>
          </w:tcPr>
          <w:p w:rsidR="00DC71BE" w:rsidRPr="00C61DCB" w:rsidRDefault="00DC71BE" w:rsidP="0066679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DC71BE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DC71BE" w:rsidRDefault="00DC71BE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C71BE" w:rsidRDefault="00DC71BE" w:rsidP="00F649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01-17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Животовская</w:t>
            </w:r>
            <w:proofErr w:type="spellEnd"/>
            <w:r>
              <w:rPr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6379" w:type="dxa"/>
          </w:tcPr>
          <w:p w:rsidR="0020406A" w:rsidRPr="00FA0449" w:rsidRDefault="0020406A" w:rsidP="00B84F5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B84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DD0AC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Жужгова</w:t>
            </w:r>
            <w:proofErr w:type="spellEnd"/>
            <w:r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6379" w:type="dxa"/>
          </w:tcPr>
          <w:p w:rsidR="0020406A" w:rsidRPr="00FA0449" w:rsidRDefault="0020406A" w:rsidP="005F541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01-32</w:t>
            </w:r>
          </w:p>
        </w:tc>
      </w:tr>
      <w:tr w:rsidR="00386EFC" w:rsidRPr="00A30339" w:rsidTr="00D02CC1">
        <w:tc>
          <w:tcPr>
            <w:tcW w:w="817" w:type="dxa"/>
          </w:tcPr>
          <w:p w:rsidR="00386EFC" w:rsidRPr="005F3779" w:rsidRDefault="00386EF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86EFC" w:rsidRDefault="00386EFC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Заремба Анна Сергеевна</w:t>
            </w:r>
          </w:p>
        </w:tc>
        <w:tc>
          <w:tcPr>
            <w:tcW w:w="6379" w:type="dxa"/>
          </w:tcPr>
          <w:p w:rsidR="00386EFC" w:rsidRPr="00FA0449" w:rsidRDefault="00386EFC" w:rsidP="005F5419">
            <w:pPr>
              <w:ind w:firstLine="0"/>
              <w:jc w:val="center"/>
              <w:rPr>
                <w:sz w:val="24"/>
                <w:szCs w:val="24"/>
              </w:rPr>
            </w:pPr>
            <w:r w:rsidRPr="00386EFC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386EFC" w:rsidRDefault="00386EFC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386EFC" w:rsidRDefault="00386EFC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01-31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Зарьянова</w:t>
            </w:r>
            <w:proofErr w:type="spellEnd"/>
            <w:r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6379" w:type="dxa"/>
          </w:tcPr>
          <w:p w:rsidR="0020406A" w:rsidRPr="00FA0449" w:rsidRDefault="0020406A" w:rsidP="00710C6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жительства</w:t>
            </w:r>
          </w:p>
        </w:tc>
        <w:tc>
          <w:tcPr>
            <w:tcW w:w="1701" w:type="dxa"/>
          </w:tcPr>
          <w:p w:rsidR="0020406A" w:rsidRDefault="0020406A" w:rsidP="00B84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Default="0020406A" w:rsidP="00710C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20406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Игнатов Евгений </w:t>
            </w:r>
            <w:proofErr w:type="spellStart"/>
            <w:r>
              <w:rPr>
                <w:sz w:val="24"/>
                <w:szCs w:val="24"/>
              </w:rPr>
              <w:t>Александровиич</w:t>
            </w:r>
            <w:proofErr w:type="spellEnd"/>
          </w:p>
        </w:tc>
        <w:tc>
          <w:tcPr>
            <w:tcW w:w="6379" w:type="dxa"/>
          </w:tcPr>
          <w:p w:rsidR="0020406A" w:rsidRPr="00FA0449" w:rsidRDefault="0020406A" w:rsidP="00B00B3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B00B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3116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410BA" w:rsidRPr="00A30339" w:rsidTr="00D02CC1">
        <w:tc>
          <w:tcPr>
            <w:tcW w:w="817" w:type="dxa"/>
          </w:tcPr>
          <w:p w:rsidR="002410BA" w:rsidRPr="005F3779" w:rsidRDefault="002410B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410BA" w:rsidRDefault="002410BA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Игнатов Максим Борисович</w:t>
            </w:r>
          </w:p>
        </w:tc>
        <w:tc>
          <w:tcPr>
            <w:tcW w:w="6379" w:type="dxa"/>
          </w:tcPr>
          <w:p w:rsidR="002410BA" w:rsidRPr="00FA0449" w:rsidRDefault="002410BA" w:rsidP="00B00B3A">
            <w:pPr>
              <w:ind w:firstLine="0"/>
              <w:jc w:val="center"/>
              <w:rPr>
                <w:sz w:val="24"/>
                <w:szCs w:val="24"/>
              </w:rPr>
            </w:pPr>
            <w:r w:rsidRPr="002410BA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2410BA" w:rsidRDefault="002410BA" w:rsidP="00B00B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410BA" w:rsidRDefault="002410BA" w:rsidP="003116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386EFC" w:rsidRPr="00A30339" w:rsidTr="00D02CC1">
        <w:tc>
          <w:tcPr>
            <w:tcW w:w="817" w:type="dxa"/>
          </w:tcPr>
          <w:p w:rsidR="00386EFC" w:rsidRPr="005F3779" w:rsidRDefault="00386EF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86EFC" w:rsidRDefault="00386EFC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Каракчиева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6379" w:type="dxa"/>
          </w:tcPr>
          <w:p w:rsidR="00386EFC" w:rsidRPr="00FA0449" w:rsidRDefault="00386EFC" w:rsidP="00B00B3A">
            <w:pPr>
              <w:ind w:firstLine="0"/>
              <w:jc w:val="center"/>
              <w:rPr>
                <w:sz w:val="24"/>
                <w:szCs w:val="24"/>
              </w:rPr>
            </w:pPr>
            <w:r w:rsidRPr="00386EFC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386EFC" w:rsidRDefault="00386EFC" w:rsidP="00B00B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386EFC" w:rsidRDefault="00386EFC" w:rsidP="003116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01-31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CB3A5A" w:rsidP="00CB3A5A">
            <w:pPr>
              <w:ind w:firstLine="0"/>
              <w:jc w:val="center"/>
              <w:rPr>
                <w:sz w:val="24"/>
                <w:szCs w:val="24"/>
              </w:rPr>
            </w:pPr>
            <w:r w:rsidRPr="00CB3A5A">
              <w:rPr>
                <w:sz w:val="24"/>
                <w:szCs w:val="24"/>
              </w:rPr>
              <w:t xml:space="preserve">Китаева Регина Валерьевна </w:t>
            </w:r>
          </w:p>
        </w:tc>
        <w:tc>
          <w:tcPr>
            <w:tcW w:w="6379" w:type="dxa"/>
          </w:tcPr>
          <w:p w:rsidR="0020406A" w:rsidRPr="00FA0449" w:rsidRDefault="0020406A" w:rsidP="005A642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5A642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E573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</w:t>
            </w:r>
            <w:r w:rsidR="00E5731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Pr="00CB3A5A" w:rsidRDefault="00E57313" w:rsidP="00CB3A5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Клочко Галина Васильевна</w:t>
            </w:r>
          </w:p>
        </w:tc>
        <w:tc>
          <w:tcPr>
            <w:tcW w:w="6379" w:type="dxa"/>
          </w:tcPr>
          <w:p w:rsidR="00E57313" w:rsidRPr="00FA0449" w:rsidRDefault="00E57313" w:rsidP="005A6426">
            <w:pPr>
              <w:ind w:firstLine="0"/>
              <w:jc w:val="center"/>
              <w:rPr>
                <w:sz w:val="24"/>
                <w:szCs w:val="24"/>
              </w:rPr>
            </w:pPr>
            <w:r w:rsidRPr="00E57313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E57313" w:rsidRDefault="00E57313" w:rsidP="005A642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E573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01-34</w:t>
            </w:r>
          </w:p>
        </w:tc>
      </w:tr>
      <w:tr w:rsidR="00386EFC" w:rsidRPr="00A30339" w:rsidTr="00D02CC1">
        <w:tc>
          <w:tcPr>
            <w:tcW w:w="817" w:type="dxa"/>
          </w:tcPr>
          <w:p w:rsidR="00386EFC" w:rsidRPr="005F3779" w:rsidRDefault="00386EF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386EFC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E57313">
              <w:rPr>
                <w:sz w:val="24"/>
                <w:szCs w:val="24"/>
              </w:rPr>
              <w:t>Коваленко Юлия Юрьевна</w:t>
            </w:r>
          </w:p>
        </w:tc>
        <w:tc>
          <w:tcPr>
            <w:tcW w:w="6379" w:type="dxa"/>
          </w:tcPr>
          <w:p w:rsidR="00386EFC" w:rsidRPr="00FA0449" w:rsidRDefault="00E57313" w:rsidP="005A6426">
            <w:pPr>
              <w:ind w:firstLine="0"/>
              <w:jc w:val="center"/>
              <w:rPr>
                <w:sz w:val="24"/>
                <w:szCs w:val="24"/>
              </w:rPr>
            </w:pPr>
            <w:r w:rsidRPr="00E57313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386EFC" w:rsidRDefault="00386EFC" w:rsidP="005A642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386EFC" w:rsidRDefault="00E57313" w:rsidP="005A6426">
            <w:pPr>
              <w:ind w:firstLine="0"/>
              <w:jc w:val="center"/>
              <w:rPr>
                <w:sz w:val="24"/>
                <w:szCs w:val="24"/>
              </w:rPr>
            </w:pPr>
            <w:r w:rsidRPr="00E57313">
              <w:rPr>
                <w:sz w:val="24"/>
                <w:szCs w:val="24"/>
              </w:rPr>
              <w:t>01-36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0916C3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Кодра</w:t>
            </w:r>
            <w:proofErr w:type="spellEnd"/>
            <w:r>
              <w:rPr>
                <w:sz w:val="24"/>
                <w:szCs w:val="24"/>
              </w:rPr>
              <w:t xml:space="preserve"> Виктория Александровна</w:t>
            </w:r>
          </w:p>
        </w:tc>
        <w:tc>
          <w:tcPr>
            <w:tcW w:w="6379" w:type="dxa"/>
          </w:tcPr>
          <w:p w:rsidR="00E57313" w:rsidRPr="00FA0449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E57313" w:rsidRPr="002E0781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Pr="00F35DE7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01-35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0916C3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Колбин</w:t>
            </w:r>
            <w:proofErr w:type="spellEnd"/>
            <w:r>
              <w:rPr>
                <w:sz w:val="24"/>
                <w:szCs w:val="24"/>
              </w:rPr>
              <w:t xml:space="preserve"> Константин Анатольевич</w:t>
            </w:r>
          </w:p>
        </w:tc>
        <w:tc>
          <w:tcPr>
            <w:tcW w:w="6379" w:type="dxa"/>
          </w:tcPr>
          <w:p w:rsidR="00E57313" w:rsidRPr="003C4DB0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 xml:space="preserve">Абинское районное отделение </w:t>
            </w:r>
            <w:proofErr w:type="gramStart"/>
            <w:r w:rsidRPr="003C4DB0">
              <w:rPr>
                <w:sz w:val="24"/>
                <w:szCs w:val="24"/>
              </w:rPr>
              <w:t>Краснодарского</w:t>
            </w:r>
            <w:proofErr w:type="gramEnd"/>
            <w:r w:rsidRPr="003C4DB0">
              <w:rPr>
                <w:sz w:val="24"/>
                <w:szCs w:val="24"/>
              </w:rPr>
              <w:t xml:space="preserve"> </w:t>
            </w:r>
          </w:p>
          <w:p w:rsidR="00E57313" w:rsidRPr="003C4DB0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>краевого отделения политической партии "КОММУНИСТИЧЕСКАЯ ПАРТИЯ</w:t>
            </w:r>
          </w:p>
          <w:p w:rsidR="00E57313" w:rsidRPr="00FA0449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 xml:space="preserve"> РОССИЙСКОЙ ФЕДЕРАЦИИ"</w:t>
            </w:r>
          </w:p>
        </w:tc>
        <w:tc>
          <w:tcPr>
            <w:tcW w:w="1701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01-20,01-24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0916C3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Колесников Роман Евгеньевич</w:t>
            </w:r>
          </w:p>
        </w:tc>
        <w:tc>
          <w:tcPr>
            <w:tcW w:w="6379" w:type="dxa"/>
          </w:tcPr>
          <w:p w:rsidR="00E57313" w:rsidRPr="00FA0449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01-15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Pr="00CB3A5A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57313">
              <w:rPr>
                <w:sz w:val="24"/>
                <w:szCs w:val="24"/>
              </w:rPr>
              <w:t>Котюжанская</w:t>
            </w:r>
            <w:proofErr w:type="spellEnd"/>
            <w:r w:rsidRPr="00E57313">
              <w:rPr>
                <w:sz w:val="24"/>
                <w:szCs w:val="24"/>
              </w:rPr>
              <w:t xml:space="preserve"> Вера Ивановна</w:t>
            </w:r>
          </w:p>
        </w:tc>
        <w:tc>
          <w:tcPr>
            <w:tcW w:w="6379" w:type="dxa"/>
          </w:tcPr>
          <w:p w:rsidR="00E57313" w:rsidRPr="00386EFC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E57313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E57313" w:rsidRDefault="00E57313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E57313">
              <w:rPr>
                <w:sz w:val="24"/>
                <w:szCs w:val="24"/>
              </w:rPr>
              <w:t>01-</w:t>
            </w:r>
            <w:r>
              <w:rPr>
                <w:sz w:val="24"/>
                <w:szCs w:val="24"/>
              </w:rPr>
              <w:t>3</w:t>
            </w:r>
            <w:r w:rsidRPr="00E57313">
              <w:rPr>
                <w:sz w:val="24"/>
                <w:szCs w:val="24"/>
              </w:rPr>
              <w:t>5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Кравченко Светлана Александровна</w:t>
            </w:r>
          </w:p>
        </w:tc>
        <w:tc>
          <w:tcPr>
            <w:tcW w:w="6379" w:type="dxa"/>
          </w:tcPr>
          <w:p w:rsidR="00E57313" w:rsidRPr="00FA0449" w:rsidRDefault="00E57313" w:rsidP="0066679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E57313" w:rsidRDefault="00E57313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01-43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Pr="00C61DCB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Кузьменко Юлия Александровна</w:t>
            </w:r>
          </w:p>
        </w:tc>
        <w:tc>
          <w:tcPr>
            <w:tcW w:w="6379" w:type="dxa"/>
          </w:tcPr>
          <w:p w:rsidR="00E57313" w:rsidRPr="00C61DCB" w:rsidRDefault="00E57313" w:rsidP="00373790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E57313" w:rsidRDefault="00E57313" w:rsidP="00373790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E57313" w:rsidRPr="00C61DCB" w:rsidRDefault="00E57313" w:rsidP="00373790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E57313" w:rsidRDefault="00E57313" w:rsidP="003F31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4342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01-16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Pr="00C61DCB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Кунева Евгения Александровна</w:t>
            </w:r>
          </w:p>
        </w:tc>
        <w:tc>
          <w:tcPr>
            <w:tcW w:w="6379" w:type="dxa"/>
          </w:tcPr>
          <w:p w:rsidR="00E57313" w:rsidRPr="00FA0449" w:rsidRDefault="00E57313" w:rsidP="00B00B3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E57313" w:rsidRDefault="00E57313" w:rsidP="00B00B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B00B3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1056D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Кушн</w:t>
            </w:r>
            <w:r w:rsidR="001056D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ренко Наталья Васильевна</w:t>
            </w:r>
          </w:p>
        </w:tc>
        <w:tc>
          <w:tcPr>
            <w:tcW w:w="6379" w:type="dxa"/>
          </w:tcPr>
          <w:p w:rsidR="00E57313" w:rsidRPr="00C61DCB" w:rsidRDefault="00E57313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E57313" w:rsidRDefault="00E57313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E57313" w:rsidRPr="00C61DCB" w:rsidRDefault="00E57313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E57313" w:rsidRDefault="00E57313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4231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01-39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Литвинок</w:t>
            </w:r>
            <w:proofErr w:type="spellEnd"/>
            <w:r>
              <w:rPr>
                <w:sz w:val="24"/>
                <w:szCs w:val="24"/>
              </w:rPr>
              <w:t xml:space="preserve"> Оксана Сергеевна</w:t>
            </w:r>
          </w:p>
        </w:tc>
        <w:tc>
          <w:tcPr>
            <w:tcW w:w="6379" w:type="dxa"/>
          </w:tcPr>
          <w:p w:rsidR="00E57313" w:rsidRPr="00C61DCB" w:rsidRDefault="00E57313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86EFC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E57313" w:rsidRDefault="00E57313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4231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01-12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Логачева</w:t>
            </w:r>
            <w:proofErr w:type="spellEnd"/>
            <w:r>
              <w:rPr>
                <w:sz w:val="24"/>
                <w:szCs w:val="24"/>
              </w:rPr>
              <w:t xml:space="preserve"> Снежана Николаевна</w:t>
            </w:r>
          </w:p>
        </w:tc>
        <w:tc>
          <w:tcPr>
            <w:tcW w:w="6379" w:type="dxa"/>
          </w:tcPr>
          <w:p w:rsidR="00E57313" w:rsidRPr="00386EFC" w:rsidRDefault="00E57313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86EFC">
              <w:rPr>
                <w:sz w:val="24"/>
                <w:szCs w:val="24"/>
              </w:rPr>
              <w:t>Региональное отделение Политической партии СПРАВЕДЛИВАЯ РОССИЯ в Краснодарском крае</w:t>
            </w:r>
          </w:p>
        </w:tc>
        <w:tc>
          <w:tcPr>
            <w:tcW w:w="1701" w:type="dxa"/>
          </w:tcPr>
          <w:p w:rsidR="00E57313" w:rsidRDefault="00E57313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4231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01-13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Лысова Ирина Александровна</w:t>
            </w:r>
          </w:p>
        </w:tc>
        <w:tc>
          <w:tcPr>
            <w:tcW w:w="6379" w:type="dxa"/>
          </w:tcPr>
          <w:p w:rsidR="00E57313" w:rsidRPr="00386EFC" w:rsidRDefault="00E57313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D70BB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E57313" w:rsidRDefault="00E57313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4231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Лысова Ольга Юрьевна</w:t>
            </w:r>
          </w:p>
        </w:tc>
        <w:tc>
          <w:tcPr>
            <w:tcW w:w="6379" w:type="dxa"/>
          </w:tcPr>
          <w:p w:rsidR="00E57313" w:rsidRPr="00D70BB9" w:rsidRDefault="00E57313" w:rsidP="00C7502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2410BA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E57313" w:rsidRDefault="00E57313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4231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1056DB" w:rsidRPr="00A30339" w:rsidTr="00D02CC1">
        <w:tc>
          <w:tcPr>
            <w:tcW w:w="817" w:type="dxa"/>
          </w:tcPr>
          <w:p w:rsidR="001056DB" w:rsidRPr="005F3779" w:rsidRDefault="001056DB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1056DB" w:rsidRDefault="001056DB" w:rsidP="002F0507">
            <w:pPr>
              <w:ind w:firstLine="0"/>
              <w:jc w:val="center"/>
              <w:rPr>
                <w:sz w:val="24"/>
                <w:szCs w:val="24"/>
              </w:rPr>
            </w:pPr>
            <w:r w:rsidRPr="001056DB">
              <w:rPr>
                <w:sz w:val="24"/>
                <w:szCs w:val="24"/>
              </w:rPr>
              <w:t>Макаренко Ирина Михайловна</w:t>
            </w:r>
          </w:p>
        </w:tc>
        <w:tc>
          <w:tcPr>
            <w:tcW w:w="6379" w:type="dxa"/>
          </w:tcPr>
          <w:p w:rsidR="001056DB" w:rsidRPr="003C4DB0" w:rsidRDefault="001056DB" w:rsidP="003C4DB0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1056DB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1056DB" w:rsidRDefault="001056DB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1056DB" w:rsidRDefault="001056DB" w:rsidP="004231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01-36</w:t>
            </w:r>
          </w:p>
        </w:tc>
      </w:tr>
      <w:tr w:rsidR="001056DB" w:rsidRPr="00A30339" w:rsidTr="00D02CC1">
        <w:tc>
          <w:tcPr>
            <w:tcW w:w="817" w:type="dxa"/>
          </w:tcPr>
          <w:p w:rsidR="001056DB" w:rsidRPr="005F3779" w:rsidRDefault="001056DB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1056DB" w:rsidRDefault="001056DB" w:rsidP="002F050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056DB">
              <w:rPr>
                <w:sz w:val="24"/>
                <w:szCs w:val="24"/>
              </w:rPr>
              <w:t>Маринец</w:t>
            </w:r>
            <w:proofErr w:type="spellEnd"/>
            <w:r w:rsidRPr="001056DB">
              <w:rPr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6379" w:type="dxa"/>
          </w:tcPr>
          <w:p w:rsidR="001056DB" w:rsidRPr="001056DB" w:rsidRDefault="001056DB" w:rsidP="001056DB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1056DB">
              <w:rPr>
                <w:sz w:val="24"/>
                <w:szCs w:val="24"/>
              </w:rPr>
              <w:t xml:space="preserve">Абинское районное отделение </w:t>
            </w:r>
            <w:proofErr w:type="gramStart"/>
            <w:r w:rsidRPr="001056DB">
              <w:rPr>
                <w:sz w:val="24"/>
                <w:szCs w:val="24"/>
              </w:rPr>
              <w:t>Краснодарского</w:t>
            </w:r>
            <w:proofErr w:type="gramEnd"/>
            <w:r w:rsidRPr="001056DB">
              <w:rPr>
                <w:sz w:val="24"/>
                <w:szCs w:val="24"/>
              </w:rPr>
              <w:t xml:space="preserve"> </w:t>
            </w:r>
          </w:p>
          <w:p w:rsidR="001056DB" w:rsidRPr="001056DB" w:rsidRDefault="001056DB" w:rsidP="001056DB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1056DB">
              <w:rPr>
                <w:sz w:val="24"/>
                <w:szCs w:val="24"/>
              </w:rPr>
              <w:t>краевого отделения политической партии "КОММУНИСТИЧЕСКАЯ ПАРТИЯ</w:t>
            </w:r>
          </w:p>
          <w:p w:rsidR="001056DB" w:rsidRPr="003C4DB0" w:rsidRDefault="001056DB" w:rsidP="001056DB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1056DB">
              <w:rPr>
                <w:sz w:val="24"/>
                <w:szCs w:val="24"/>
              </w:rPr>
              <w:t xml:space="preserve"> РОССИЙСКОЙ ФЕДЕРАЦИИ"</w:t>
            </w:r>
          </w:p>
        </w:tc>
        <w:tc>
          <w:tcPr>
            <w:tcW w:w="1701" w:type="dxa"/>
          </w:tcPr>
          <w:p w:rsidR="001056DB" w:rsidRDefault="001056DB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1056DB" w:rsidRDefault="001056DB" w:rsidP="004231D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01-21,01-23</w:t>
            </w:r>
          </w:p>
        </w:tc>
      </w:tr>
      <w:tr w:rsidR="001056DB" w:rsidRPr="00A30339" w:rsidTr="00D02CC1">
        <w:tc>
          <w:tcPr>
            <w:tcW w:w="817" w:type="dxa"/>
          </w:tcPr>
          <w:p w:rsidR="001056DB" w:rsidRPr="005F3779" w:rsidRDefault="001056DB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1056DB" w:rsidRDefault="001056DB" w:rsidP="002F050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056DB">
              <w:rPr>
                <w:sz w:val="24"/>
                <w:szCs w:val="24"/>
              </w:rPr>
              <w:t>Матузенко</w:t>
            </w:r>
            <w:proofErr w:type="spellEnd"/>
            <w:r w:rsidRPr="001056DB">
              <w:rPr>
                <w:sz w:val="24"/>
                <w:szCs w:val="24"/>
              </w:rPr>
              <w:t xml:space="preserve"> Кристина Викторовна</w:t>
            </w:r>
          </w:p>
        </w:tc>
        <w:tc>
          <w:tcPr>
            <w:tcW w:w="6379" w:type="dxa"/>
          </w:tcPr>
          <w:p w:rsidR="001056DB" w:rsidRPr="003C4DB0" w:rsidRDefault="001056DB" w:rsidP="003C4DB0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1056DB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1056DB" w:rsidRDefault="001056DB" w:rsidP="00C750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1056DB" w:rsidRDefault="001056DB" w:rsidP="004231DE">
            <w:pPr>
              <w:ind w:firstLine="0"/>
              <w:jc w:val="center"/>
              <w:rPr>
                <w:sz w:val="24"/>
                <w:szCs w:val="24"/>
              </w:rPr>
            </w:pPr>
            <w:r w:rsidRPr="001056DB">
              <w:rPr>
                <w:sz w:val="24"/>
                <w:szCs w:val="24"/>
              </w:rPr>
              <w:t>01-06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Мирошник Мария Эдуардовна</w:t>
            </w:r>
          </w:p>
        </w:tc>
        <w:tc>
          <w:tcPr>
            <w:tcW w:w="6379" w:type="dxa"/>
          </w:tcPr>
          <w:p w:rsidR="00E57313" w:rsidRPr="00C61DCB" w:rsidRDefault="00E57313" w:rsidP="007C034A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E57313" w:rsidRDefault="00E57313" w:rsidP="007C034A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E57313" w:rsidRPr="00FA0449" w:rsidRDefault="00E57313" w:rsidP="007C034A">
            <w:pPr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E57313" w:rsidRDefault="00E57313" w:rsidP="003F31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01-42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Default="00E57313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Моногорова</w:t>
            </w:r>
            <w:proofErr w:type="spellEnd"/>
            <w:r>
              <w:rPr>
                <w:sz w:val="24"/>
                <w:szCs w:val="24"/>
              </w:rPr>
              <w:t xml:space="preserve"> Надежда Ивановна</w:t>
            </w:r>
          </w:p>
        </w:tc>
        <w:tc>
          <w:tcPr>
            <w:tcW w:w="6379" w:type="dxa"/>
          </w:tcPr>
          <w:p w:rsidR="00E57313" w:rsidRPr="00FA0449" w:rsidRDefault="00E57313" w:rsidP="00B84F5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E57313" w:rsidRPr="002E0781" w:rsidRDefault="00E57313" w:rsidP="00B84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Pr="00F35DE7" w:rsidRDefault="00E57313" w:rsidP="00913DA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0916C3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Мусин Александр Рустамович</w:t>
            </w:r>
          </w:p>
        </w:tc>
        <w:tc>
          <w:tcPr>
            <w:tcW w:w="6379" w:type="dxa"/>
          </w:tcPr>
          <w:p w:rsidR="00D3130C" w:rsidRPr="003C4DB0" w:rsidRDefault="00D3130C" w:rsidP="000916C3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 xml:space="preserve">Абинское районное отделение </w:t>
            </w:r>
            <w:proofErr w:type="gramStart"/>
            <w:r w:rsidRPr="003C4DB0">
              <w:rPr>
                <w:sz w:val="24"/>
                <w:szCs w:val="24"/>
              </w:rPr>
              <w:t>Краснодарского</w:t>
            </w:r>
            <w:proofErr w:type="gramEnd"/>
            <w:r w:rsidRPr="003C4DB0">
              <w:rPr>
                <w:sz w:val="24"/>
                <w:szCs w:val="24"/>
              </w:rPr>
              <w:t xml:space="preserve"> </w:t>
            </w:r>
          </w:p>
          <w:p w:rsidR="00D3130C" w:rsidRPr="003C4DB0" w:rsidRDefault="00D3130C" w:rsidP="000916C3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>краевого отделения политической партии "КОММУНИСТИЧЕСКАЯ ПАРТИЯ</w:t>
            </w:r>
          </w:p>
          <w:p w:rsidR="00D3130C" w:rsidRPr="00386EFC" w:rsidRDefault="00D3130C" w:rsidP="000916C3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 xml:space="preserve"> РОССИЙСКОЙ ФЕДЕРАЦИИ"</w:t>
            </w:r>
          </w:p>
        </w:tc>
        <w:tc>
          <w:tcPr>
            <w:tcW w:w="1701" w:type="dxa"/>
          </w:tcPr>
          <w:p w:rsidR="00D3130C" w:rsidRDefault="00D3130C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01-29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0916C3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0916C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Нагоненко</w:t>
            </w:r>
            <w:proofErr w:type="spellEnd"/>
            <w:r>
              <w:rPr>
                <w:sz w:val="24"/>
                <w:szCs w:val="24"/>
              </w:rPr>
              <w:t xml:space="preserve"> Сергей Алексеевич</w:t>
            </w:r>
          </w:p>
        </w:tc>
        <w:tc>
          <w:tcPr>
            <w:tcW w:w="6379" w:type="dxa"/>
          </w:tcPr>
          <w:p w:rsidR="00D3130C" w:rsidRPr="00FA0449" w:rsidRDefault="00D3130C" w:rsidP="000916C3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Pr="002E0781" w:rsidRDefault="00D3130C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0916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01-34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 Светлана Анатольевна</w:t>
            </w:r>
          </w:p>
        </w:tc>
        <w:tc>
          <w:tcPr>
            <w:tcW w:w="6379" w:type="dxa"/>
          </w:tcPr>
          <w:p w:rsidR="00D3130C" w:rsidRPr="00E02248" w:rsidRDefault="00D3130C" w:rsidP="00E02248">
            <w:pPr>
              <w:ind w:firstLine="0"/>
              <w:jc w:val="center"/>
              <w:rPr>
                <w:sz w:val="24"/>
                <w:szCs w:val="24"/>
              </w:rPr>
            </w:pPr>
            <w:r w:rsidRPr="00E02248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D3130C" w:rsidRPr="00E02248" w:rsidRDefault="00D3130C" w:rsidP="00E02248">
            <w:pPr>
              <w:ind w:firstLine="0"/>
              <w:jc w:val="center"/>
              <w:rPr>
                <w:sz w:val="24"/>
                <w:szCs w:val="24"/>
              </w:rPr>
            </w:pPr>
            <w:r w:rsidRPr="00E02248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D3130C" w:rsidRPr="00FA0449" w:rsidRDefault="00D3130C" w:rsidP="00E02248">
            <w:pPr>
              <w:ind w:firstLine="0"/>
              <w:jc w:val="center"/>
              <w:rPr>
                <w:sz w:val="24"/>
                <w:szCs w:val="24"/>
              </w:rPr>
            </w:pPr>
            <w:r w:rsidRPr="00E02248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D3130C" w:rsidRDefault="00D3130C" w:rsidP="00FA2A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FA2A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01-21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Новохацкая</w:t>
            </w:r>
            <w:proofErr w:type="spellEnd"/>
            <w:r>
              <w:rPr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6379" w:type="dxa"/>
          </w:tcPr>
          <w:p w:rsidR="00D3130C" w:rsidRPr="0035038E" w:rsidRDefault="00D3130C" w:rsidP="0035038E">
            <w:pPr>
              <w:ind w:firstLine="0"/>
              <w:jc w:val="center"/>
              <w:rPr>
                <w:sz w:val="24"/>
                <w:szCs w:val="24"/>
              </w:rPr>
            </w:pPr>
            <w:r w:rsidRPr="0035038E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D3130C" w:rsidRPr="0035038E" w:rsidRDefault="00D3130C" w:rsidP="0035038E">
            <w:pPr>
              <w:ind w:firstLine="0"/>
              <w:jc w:val="center"/>
              <w:rPr>
                <w:sz w:val="24"/>
                <w:szCs w:val="24"/>
              </w:rPr>
            </w:pPr>
            <w:r w:rsidRPr="0035038E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D3130C" w:rsidRPr="00E02248" w:rsidRDefault="00D3130C" w:rsidP="0035038E">
            <w:pPr>
              <w:ind w:firstLine="0"/>
              <w:jc w:val="center"/>
              <w:rPr>
                <w:sz w:val="24"/>
                <w:szCs w:val="24"/>
              </w:rPr>
            </w:pPr>
            <w:r w:rsidRPr="0035038E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D3130C" w:rsidRDefault="00D3130C" w:rsidP="00FA2A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FA2A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Павловская Римма Анатольевна</w:t>
            </w:r>
          </w:p>
        </w:tc>
        <w:tc>
          <w:tcPr>
            <w:tcW w:w="6379" w:type="dxa"/>
          </w:tcPr>
          <w:p w:rsidR="00D3130C" w:rsidRPr="00FA0449" w:rsidRDefault="00D3130C" w:rsidP="005F541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D3130C" w:rsidRPr="002E0781" w:rsidRDefault="00D3130C" w:rsidP="00B575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B575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263E4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Полынь Татьяна Петровна</w:t>
            </w:r>
          </w:p>
        </w:tc>
        <w:tc>
          <w:tcPr>
            <w:tcW w:w="6379" w:type="dxa"/>
          </w:tcPr>
          <w:p w:rsidR="00D3130C" w:rsidRPr="00FA0449" w:rsidRDefault="00D3130C" w:rsidP="00D3130C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1701" w:type="dxa"/>
          </w:tcPr>
          <w:p w:rsidR="00D3130C" w:rsidRPr="002E0781" w:rsidRDefault="00D3130C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263E4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01-29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Порох Лариса Викторовна</w:t>
            </w:r>
          </w:p>
        </w:tc>
        <w:tc>
          <w:tcPr>
            <w:tcW w:w="6379" w:type="dxa"/>
          </w:tcPr>
          <w:p w:rsidR="00D3130C" w:rsidRPr="00FA0449" w:rsidRDefault="00D3130C" w:rsidP="005F541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D3130C" w:rsidRDefault="00D3130C" w:rsidP="00FA2A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FA2A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01-38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Поступинская</w:t>
            </w:r>
            <w:proofErr w:type="spellEnd"/>
            <w:r>
              <w:rPr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6379" w:type="dxa"/>
          </w:tcPr>
          <w:p w:rsidR="00D3130C" w:rsidRPr="00FA0449" w:rsidRDefault="00D3130C" w:rsidP="008D3A81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Pr="002E0781" w:rsidRDefault="00D3130C" w:rsidP="008D3A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BC19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Прядка Антонина Алексеевна</w:t>
            </w:r>
          </w:p>
        </w:tc>
        <w:tc>
          <w:tcPr>
            <w:tcW w:w="6379" w:type="dxa"/>
          </w:tcPr>
          <w:p w:rsidR="00D3130C" w:rsidRPr="00FA0449" w:rsidRDefault="00D3130C" w:rsidP="008D3A81">
            <w:pPr>
              <w:ind w:firstLine="0"/>
              <w:jc w:val="center"/>
              <w:rPr>
                <w:sz w:val="24"/>
                <w:szCs w:val="24"/>
              </w:rPr>
            </w:pPr>
            <w:r w:rsidRPr="000C719B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D3130C" w:rsidRDefault="00D3130C" w:rsidP="008D3A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BC198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01-26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Pr="001806DA" w:rsidRDefault="00D3130C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Прядка Екатерина Игоревна</w:t>
            </w:r>
          </w:p>
        </w:tc>
        <w:tc>
          <w:tcPr>
            <w:tcW w:w="6379" w:type="dxa"/>
          </w:tcPr>
          <w:p w:rsidR="00D3130C" w:rsidRPr="00FA0449" w:rsidRDefault="00D3130C" w:rsidP="00761AD2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Pr="002E0781" w:rsidRDefault="00D3130C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01-32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761AD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Пустоветова</w:t>
            </w:r>
            <w:proofErr w:type="spellEnd"/>
            <w:r>
              <w:rPr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6379" w:type="dxa"/>
          </w:tcPr>
          <w:p w:rsidR="00D3130C" w:rsidRPr="00FA0449" w:rsidRDefault="00D3130C" w:rsidP="0066679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Pr="002E0781" w:rsidRDefault="00D3130C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8E038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01-31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761AD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Радаева</w:t>
            </w:r>
            <w:proofErr w:type="spellEnd"/>
            <w:r>
              <w:rPr>
                <w:sz w:val="24"/>
                <w:szCs w:val="24"/>
              </w:rPr>
              <w:t xml:space="preserve"> Вероника Георгиевна</w:t>
            </w:r>
          </w:p>
        </w:tc>
        <w:tc>
          <w:tcPr>
            <w:tcW w:w="6379" w:type="dxa"/>
          </w:tcPr>
          <w:p w:rsidR="00D3130C" w:rsidRPr="00FA0449" w:rsidRDefault="00D3130C" w:rsidP="005F541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Pr="002E0781" w:rsidRDefault="00D3130C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5F541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761AD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Ревинская</w:t>
            </w:r>
            <w:proofErr w:type="spellEnd"/>
            <w:r>
              <w:rPr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6379" w:type="dxa"/>
          </w:tcPr>
          <w:p w:rsidR="00D3130C" w:rsidRPr="00C61DCB" w:rsidRDefault="00D3130C" w:rsidP="0066679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D3130C" w:rsidRDefault="00D3130C" w:rsidP="0066679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D3130C" w:rsidRPr="00C61DCB" w:rsidRDefault="00D3130C" w:rsidP="0066679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lastRenderedPageBreak/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D3130C" w:rsidRDefault="00D3130C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708" w:type="dxa"/>
          </w:tcPr>
          <w:p w:rsidR="00D3130C" w:rsidRDefault="00D3130C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01-30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Pr="001806DA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Родыгина Ирина Владимировна</w:t>
            </w:r>
          </w:p>
        </w:tc>
        <w:tc>
          <w:tcPr>
            <w:tcW w:w="6379" w:type="dxa"/>
          </w:tcPr>
          <w:p w:rsidR="00D3130C" w:rsidRPr="00FA0449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Pr="002E0781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Pr="00F35DE7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</w:t>
            </w:r>
            <w:r>
              <w:rPr>
                <w:sz w:val="24"/>
                <w:szCs w:val="24"/>
              </w:rPr>
              <w:t>26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Семеняка Жанна Анатольевна</w:t>
            </w:r>
          </w:p>
        </w:tc>
        <w:tc>
          <w:tcPr>
            <w:tcW w:w="6379" w:type="dxa"/>
          </w:tcPr>
          <w:p w:rsidR="00D3130C" w:rsidRPr="00FA0449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D3130C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01-36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Скоробогатько Константин Алексеевич</w:t>
            </w:r>
          </w:p>
        </w:tc>
        <w:tc>
          <w:tcPr>
            <w:tcW w:w="6379" w:type="dxa"/>
          </w:tcPr>
          <w:p w:rsidR="00D3130C" w:rsidRPr="00C61DCB" w:rsidRDefault="00D3130C" w:rsidP="00B84F5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Абинское местное отделение </w:t>
            </w:r>
          </w:p>
          <w:p w:rsidR="00D3130C" w:rsidRDefault="00D3130C" w:rsidP="00B84F5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 xml:space="preserve">Краснодарского регионального отделения </w:t>
            </w:r>
          </w:p>
          <w:p w:rsidR="00D3130C" w:rsidRPr="00C61DCB" w:rsidRDefault="00D3130C" w:rsidP="00B84F5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C61DCB">
              <w:rPr>
                <w:sz w:val="24"/>
                <w:szCs w:val="24"/>
              </w:rPr>
              <w:t>Всероссийской политической партии ЕДИНАЯ РОССИЯ</w:t>
            </w:r>
          </w:p>
        </w:tc>
        <w:tc>
          <w:tcPr>
            <w:tcW w:w="1701" w:type="dxa"/>
          </w:tcPr>
          <w:p w:rsidR="00D3130C" w:rsidRDefault="00D3130C" w:rsidP="00B84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D02CC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Смышляева</w:t>
            </w:r>
            <w:proofErr w:type="spellEnd"/>
            <w:r>
              <w:rPr>
                <w:sz w:val="24"/>
                <w:szCs w:val="24"/>
              </w:rPr>
              <w:t xml:space="preserve"> Татьяна </w:t>
            </w:r>
            <w:proofErr w:type="spellStart"/>
            <w:r>
              <w:rPr>
                <w:sz w:val="24"/>
                <w:szCs w:val="24"/>
              </w:rPr>
              <w:t>Евстафьевна</w:t>
            </w:r>
            <w:proofErr w:type="spellEnd"/>
          </w:p>
        </w:tc>
        <w:tc>
          <w:tcPr>
            <w:tcW w:w="6379" w:type="dxa"/>
          </w:tcPr>
          <w:p w:rsidR="00D3130C" w:rsidRPr="00C61DCB" w:rsidRDefault="00D3130C" w:rsidP="00B84F56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386EFC">
              <w:rPr>
                <w:sz w:val="24"/>
                <w:szCs w:val="24"/>
              </w:rPr>
              <w:t>Региональное отделение Политической партии СПРАВЕДЛИВАЯ РОССИЯ в Краснодарском крае</w:t>
            </w:r>
          </w:p>
        </w:tc>
        <w:tc>
          <w:tcPr>
            <w:tcW w:w="1701" w:type="dxa"/>
          </w:tcPr>
          <w:p w:rsidR="00D3130C" w:rsidRDefault="00D3130C" w:rsidP="00B84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D02CC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01-14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Суханова Елена Владимировна</w:t>
            </w:r>
          </w:p>
        </w:tc>
        <w:tc>
          <w:tcPr>
            <w:tcW w:w="6379" w:type="dxa"/>
          </w:tcPr>
          <w:p w:rsidR="00D3130C" w:rsidRPr="00FA0449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0F7E7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</w:t>
            </w:r>
            <w:r w:rsidR="000F7E7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Сухих Дарья Сергеевна</w:t>
            </w:r>
          </w:p>
        </w:tc>
        <w:tc>
          <w:tcPr>
            <w:tcW w:w="6379" w:type="dxa"/>
          </w:tcPr>
          <w:p w:rsidR="00D3130C" w:rsidRPr="00FA0449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01-17</w:t>
            </w:r>
            <w:r w:rsidR="009D1EE0">
              <w:rPr>
                <w:sz w:val="24"/>
                <w:szCs w:val="24"/>
              </w:rPr>
              <w:t xml:space="preserve"> 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Сухопарова Елена Николаевна</w:t>
            </w:r>
          </w:p>
        </w:tc>
        <w:tc>
          <w:tcPr>
            <w:tcW w:w="6379" w:type="dxa"/>
          </w:tcPr>
          <w:p w:rsidR="00D3130C" w:rsidRPr="00FA0449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 w:rsidRPr="00D70BB9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01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 Вера Анатольевна</w:t>
            </w:r>
          </w:p>
        </w:tc>
        <w:tc>
          <w:tcPr>
            <w:tcW w:w="6379" w:type="dxa"/>
          </w:tcPr>
          <w:p w:rsidR="00D3130C" w:rsidRPr="00D70BB9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 w:rsidRPr="002410BA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701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01-20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Файзуллина</w:t>
            </w:r>
            <w:proofErr w:type="spellEnd"/>
            <w:r>
              <w:rPr>
                <w:sz w:val="24"/>
                <w:szCs w:val="24"/>
              </w:rPr>
              <w:t xml:space="preserve"> Кристина Михайловна</w:t>
            </w:r>
          </w:p>
        </w:tc>
        <w:tc>
          <w:tcPr>
            <w:tcW w:w="6379" w:type="dxa"/>
          </w:tcPr>
          <w:p w:rsidR="00D3130C" w:rsidRPr="003C4DB0" w:rsidRDefault="00D3130C" w:rsidP="003C4DB0">
            <w:pPr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 xml:space="preserve">Абинское районное отделение </w:t>
            </w:r>
            <w:proofErr w:type="gramStart"/>
            <w:r w:rsidRPr="003C4DB0">
              <w:rPr>
                <w:sz w:val="24"/>
                <w:szCs w:val="24"/>
              </w:rPr>
              <w:t>Краснодарского</w:t>
            </w:r>
            <w:proofErr w:type="gramEnd"/>
            <w:r w:rsidRPr="003C4DB0">
              <w:rPr>
                <w:sz w:val="24"/>
                <w:szCs w:val="24"/>
              </w:rPr>
              <w:t xml:space="preserve"> </w:t>
            </w:r>
          </w:p>
          <w:p w:rsidR="00D3130C" w:rsidRPr="003C4DB0" w:rsidRDefault="00D3130C" w:rsidP="003C4DB0">
            <w:pPr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>краевого отделения политической партии "КОММУНИСТИЧЕСКАЯ ПАРТИЯ</w:t>
            </w:r>
          </w:p>
          <w:p w:rsidR="00D3130C" w:rsidRPr="00FA0449" w:rsidRDefault="00D3130C" w:rsidP="003C4DB0">
            <w:pPr>
              <w:ind w:firstLine="0"/>
              <w:jc w:val="center"/>
              <w:rPr>
                <w:sz w:val="24"/>
                <w:szCs w:val="24"/>
              </w:rPr>
            </w:pPr>
            <w:r w:rsidRPr="003C4DB0">
              <w:rPr>
                <w:sz w:val="24"/>
                <w:szCs w:val="24"/>
              </w:rPr>
              <w:t xml:space="preserve"> РОССИЙСКОЙ ФЕДЕРАЦИИ"</w:t>
            </w:r>
          </w:p>
        </w:tc>
        <w:tc>
          <w:tcPr>
            <w:tcW w:w="1701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2413D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01-21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Федорова Марина Вячеславовна</w:t>
            </w:r>
          </w:p>
        </w:tc>
        <w:tc>
          <w:tcPr>
            <w:tcW w:w="6379" w:type="dxa"/>
          </w:tcPr>
          <w:p w:rsidR="00D3130C" w:rsidRPr="00FA0449" w:rsidRDefault="00D3130C" w:rsidP="00B84F5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Default="00D3130C" w:rsidP="00B84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5C0F4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Чернышева Светлана Константиновна</w:t>
            </w:r>
          </w:p>
        </w:tc>
        <w:tc>
          <w:tcPr>
            <w:tcW w:w="6379" w:type="dxa"/>
          </w:tcPr>
          <w:p w:rsidR="00D3130C" w:rsidRPr="00FA0449" w:rsidRDefault="00D3130C" w:rsidP="00B575F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D3130C" w:rsidRDefault="00D3130C" w:rsidP="00B575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B575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01-13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Шестак</w:t>
            </w:r>
            <w:proofErr w:type="spellEnd"/>
            <w:r>
              <w:rPr>
                <w:sz w:val="24"/>
                <w:szCs w:val="24"/>
              </w:rPr>
              <w:t xml:space="preserve"> Марина Георгиевна</w:t>
            </w:r>
          </w:p>
        </w:tc>
        <w:tc>
          <w:tcPr>
            <w:tcW w:w="6379" w:type="dxa"/>
          </w:tcPr>
          <w:p w:rsidR="00D3130C" w:rsidRPr="00FA0449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собрание избирателей по месту</w:t>
            </w:r>
            <w:r>
              <w:rPr>
                <w:sz w:val="24"/>
                <w:szCs w:val="24"/>
              </w:rPr>
              <w:t xml:space="preserve"> жительства</w:t>
            </w:r>
          </w:p>
        </w:tc>
        <w:tc>
          <w:tcPr>
            <w:tcW w:w="1701" w:type="dxa"/>
          </w:tcPr>
          <w:p w:rsidR="00D3130C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3F31F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01-37</w:t>
            </w:r>
          </w:p>
        </w:tc>
      </w:tr>
      <w:tr w:rsidR="00D3130C" w:rsidRPr="00A30339" w:rsidTr="00D02CC1">
        <w:tc>
          <w:tcPr>
            <w:tcW w:w="817" w:type="dxa"/>
          </w:tcPr>
          <w:p w:rsidR="00D3130C" w:rsidRPr="005F3779" w:rsidRDefault="00D3130C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3130C" w:rsidRDefault="00D3130C" w:rsidP="00DD0A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Надежда Ивановна</w:t>
            </w:r>
          </w:p>
        </w:tc>
        <w:tc>
          <w:tcPr>
            <w:tcW w:w="6379" w:type="dxa"/>
          </w:tcPr>
          <w:p w:rsidR="00D3130C" w:rsidRPr="00FA0449" w:rsidRDefault="00D3130C" w:rsidP="0066679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D3130C" w:rsidRDefault="00D3130C" w:rsidP="006667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D3130C" w:rsidRDefault="00D3130C" w:rsidP="00263E4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01-29</w:t>
            </w:r>
          </w:p>
        </w:tc>
      </w:tr>
    </w:tbl>
    <w:p w:rsidR="002F3B72" w:rsidRDefault="002F3B72"/>
    <w:sectPr w:rsidR="002F3B72" w:rsidSect="00BB50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6D" w:rsidRDefault="0050256D" w:rsidP="00A71A08">
      <w:pPr>
        <w:spacing w:after="0"/>
      </w:pPr>
      <w:r>
        <w:separator/>
      </w:r>
    </w:p>
  </w:endnote>
  <w:endnote w:type="continuationSeparator" w:id="0">
    <w:p w:rsidR="0050256D" w:rsidRDefault="0050256D" w:rsidP="00A71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5A" w:rsidRDefault="00B9655A" w:rsidP="00D361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6D" w:rsidRDefault="0050256D" w:rsidP="00A71A08">
      <w:pPr>
        <w:spacing w:after="0"/>
      </w:pPr>
      <w:r>
        <w:separator/>
      </w:r>
    </w:p>
  </w:footnote>
  <w:footnote w:type="continuationSeparator" w:id="0">
    <w:p w:rsidR="0050256D" w:rsidRDefault="0050256D" w:rsidP="00A71A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74FE"/>
    <w:multiLevelType w:val="hybridMultilevel"/>
    <w:tmpl w:val="F7C26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97A"/>
    <w:rsid w:val="0000059D"/>
    <w:rsid w:val="000041A0"/>
    <w:rsid w:val="0001253F"/>
    <w:rsid w:val="000147A9"/>
    <w:rsid w:val="00015B63"/>
    <w:rsid w:val="000175AA"/>
    <w:rsid w:val="00027AF7"/>
    <w:rsid w:val="000345FA"/>
    <w:rsid w:val="00046E32"/>
    <w:rsid w:val="0005433C"/>
    <w:rsid w:val="00072BC1"/>
    <w:rsid w:val="00077224"/>
    <w:rsid w:val="0007725A"/>
    <w:rsid w:val="00077DEC"/>
    <w:rsid w:val="000A0C2F"/>
    <w:rsid w:val="000A2601"/>
    <w:rsid w:val="000C5F73"/>
    <w:rsid w:val="000C719B"/>
    <w:rsid w:val="000D119A"/>
    <w:rsid w:val="000E6C08"/>
    <w:rsid w:val="000E76CB"/>
    <w:rsid w:val="000F1DF5"/>
    <w:rsid w:val="000F7E7F"/>
    <w:rsid w:val="0010008C"/>
    <w:rsid w:val="00100D23"/>
    <w:rsid w:val="001056DB"/>
    <w:rsid w:val="00120C26"/>
    <w:rsid w:val="00130973"/>
    <w:rsid w:val="00142854"/>
    <w:rsid w:val="0014461B"/>
    <w:rsid w:val="001462A2"/>
    <w:rsid w:val="00171C72"/>
    <w:rsid w:val="00173189"/>
    <w:rsid w:val="001739D1"/>
    <w:rsid w:val="00177FD4"/>
    <w:rsid w:val="001806DA"/>
    <w:rsid w:val="00190647"/>
    <w:rsid w:val="00190FF0"/>
    <w:rsid w:val="001A3BCD"/>
    <w:rsid w:val="001A6B92"/>
    <w:rsid w:val="001B0113"/>
    <w:rsid w:val="001B7352"/>
    <w:rsid w:val="001B7CD1"/>
    <w:rsid w:val="001C15D9"/>
    <w:rsid w:val="001C63D4"/>
    <w:rsid w:val="001F517F"/>
    <w:rsid w:val="001F6FFB"/>
    <w:rsid w:val="00203A3B"/>
    <w:rsid w:val="0020406A"/>
    <w:rsid w:val="00212F14"/>
    <w:rsid w:val="0023225C"/>
    <w:rsid w:val="00233099"/>
    <w:rsid w:val="002410BA"/>
    <w:rsid w:val="00257C8B"/>
    <w:rsid w:val="00263E46"/>
    <w:rsid w:val="00267EA8"/>
    <w:rsid w:val="00277222"/>
    <w:rsid w:val="00285C9E"/>
    <w:rsid w:val="00287648"/>
    <w:rsid w:val="00294073"/>
    <w:rsid w:val="002941C2"/>
    <w:rsid w:val="002955C9"/>
    <w:rsid w:val="00296FDB"/>
    <w:rsid w:val="002B2136"/>
    <w:rsid w:val="002B605D"/>
    <w:rsid w:val="002D0C26"/>
    <w:rsid w:val="002D6AB3"/>
    <w:rsid w:val="002E033A"/>
    <w:rsid w:val="002E0781"/>
    <w:rsid w:val="002E12BE"/>
    <w:rsid w:val="002E1BAA"/>
    <w:rsid w:val="002E36E9"/>
    <w:rsid w:val="002F0507"/>
    <w:rsid w:val="002F3B72"/>
    <w:rsid w:val="003010F6"/>
    <w:rsid w:val="00301361"/>
    <w:rsid w:val="0031164A"/>
    <w:rsid w:val="00317980"/>
    <w:rsid w:val="0033215C"/>
    <w:rsid w:val="0033248D"/>
    <w:rsid w:val="00335C0F"/>
    <w:rsid w:val="0034075E"/>
    <w:rsid w:val="00341927"/>
    <w:rsid w:val="0035038E"/>
    <w:rsid w:val="003534EE"/>
    <w:rsid w:val="00363EE3"/>
    <w:rsid w:val="00373790"/>
    <w:rsid w:val="00382231"/>
    <w:rsid w:val="00386EFC"/>
    <w:rsid w:val="00391EAD"/>
    <w:rsid w:val="003B396C"/>
    <w:rsid w:val="003C3841"/>
    <w:rsid w:val="003C3DC7"/>
    <w:rsid w:val="003C4DB0"/>
    <w:rsid w:val="003C77B7"/>
    <w:rsid w:val="003D55CD"/>
    <w:rsid w:val="003D67C5"/>
    <w:rsid w:val="003E008B"/>
    <w:rsid w:val="003E597A"/>
    <w:rsid w:val="003E6AA6"/>
    <w:rsid w:val="003F16DC"/>
    <w:rsid w:val="003F2B21"/>
    <w:rsid w:val="003F2DE3"/>
    <w:rsid w:val="003F3907"/>
    <w:rsid w:val="00401262"/>
    <w:rsid w:val="00416EE3"/>
    <w:rsid w:val="004212A4"/>
    <w:rsid w:val="004231DE"/>
    <w:rsid w:val="00424762"/>
    <w:rsid w:val="00426D21"/>
    <w:rsid w:val="0043420A"/>
    <w:rsid w:val="00436923"/>
    <w:rsid w:val="004469D9"/>
    <w:rsid w:val="0045263F"/>
    <w:rsid w:val="00453B68"/>
    <w:rsid w:val="004563A4"/>
    <w:rsid w:val="00465A62"/>
    <w:rsid w:val="004668ED"/>
    <w:rsid w:val="00492E3E"/>
    <w:rsid w:val="00493C78"/>
    <w:rsid w:val="00495CF2"/>
    <w:rsid w:val="004B3C4A"/>
    <w:rsid w:val="004B5DE5"/>
    <w:rsid w:val="004B6822"/>
    <w:rsid w:val="004C18DE"/>
    <w:rsid w:val="004C5F62"/>
    <w:rsid w:val="004C753D"/>
    <w:rsid w:val="004E02A8"/>
    <w:rsid w:val="004E1D30"/>
    <w:rsid w:val="004E4B8D"/>
    <w:rsid w:val="004F2D98"/>
    <w:rsid w:val="004F5543"/>
    <w:rsid w:val="004F6D4E"/>
    <w:rsid w:val="00502167"/>
    <w:rsid w:val="0050256D"/>
    <w:rsid w:val="00537444"/>
    <w:rsid w:val="00546E0B"/>
    <w:rsid w:val="005479A9"/>
    <w:rsid w:val="005518CB"/>
    <w:rsid w:val="00557DDA"/>
    <w:rsid w:val="00564678"/>
    <w:rsid w:val="00586EEF"/>
    <w:rsid w:val="005A6835"/>
    <w:rsid w:val="005A6CD1"/>
    <w:rsid w:val="005B11F7"/>
    <w:rsid w:val="005B2366"/>
    <w:rsid w:val="005B4595"/>
    <w:rsid w:val="005B4914"/>
    <w:rsid w:val="005C0F4F"/>
    <w:rsid w:val="005D204D"/>
    <w:rsid w:val="005D71D0"/>
    <w:rsid w:val="005E2E0D"/>
    <w:rsid w:val="005E4827"/>
    <w:rsid w:val="005E6126"/>
    <w:rsid w:val="005F3779"/>
    <w:rsid w:val="005F56AE"/>
    <w:rsid w:val="006004AC"/>
    <w:rsid w:val="00606645"/>
    <w:rsid w:val="006144C8"/>
    <w:rsid w:val="00614AD1"/>
    <w:rsid w:val="00620D75"/>
    <w:rsid w:val="0062125A"/>
    <w:rsid w:val="006245F5"/>
    <w:rsid w:val="006316FA"/>
    <w:rsid w:val="00634735"/>
    <w:rsid w:val="00635D4C"/>
    <w:rsid w:val="006507CB"/>
    <w:rsid w:val="006603E5"/>
    <w:rsid w:val="0067019F"/>
    <w:rsid w:val="00677DC6"/>
    <w:rsid w:val="0068252E"/>
    <w:rsid w:val="00683B7D"/>
    <w:rsid w:val="00684787"/>
    <w:rsid w:val="0069167D"/>
    <w:rsid w:val="00691BB5"/>
    <w:rsid w:val="0069552F"/>
    <w:rsid w:val="006C6F15"/>
    <w:rsid w:val="006D5C3C"/>
    <w:rsid w:val="006E36E4"/>
    <w:rsid w:val="006E4EB6"/>
    <w:rsid w:val="006F3652"/>
    <w:rsid w:val="006F43F6"/>
    <w:rsid w:val="00710C66"/>
    <w:rsid w:val="007113C6"/>
    <w:rsid w:val="00722B4D"/>
    <w:rsid w:val="0074143B"/>
    <w:rsid w:val="00745517"/>
    <w:rsid w:val="007561CC"/>
    <w:rsid w:val="007641CC"/>
    <w:rsid w:val="00766814"/>
    <w:rsid w:val="00767B28"/>
    <w:rsid w:val="0078183C"/>
    <w:rsid w:val="00793068"/>
    <w:rsid w:val="007B53D8"/>
    <w:rsid w:val="007C034A"/>
    <w:rsid w:val="007C0B71"/>
    <w:rsid w:val="007D161F"/>
    <w:rsid w:val="007D730C"/>
    <w:rsid w:val="007D7AFD"/>
    <w:rsid w:val="007E57F3"/>
    <w:rsid w:val="007F135C"/>
    <w:rsid w:val="007F38DF"/>
    <w:rsid w:val="007F5247"/>
    <w:rsid w:val="007F5274"/>
    <w:rsid w:val="007F52EC"/>
    <w:rsid w:val="00801C21"/>
    <w:rsid w:val="008072F8"/>
    <w:rsid w:val="00810D6A"/>
    <w:rsid w:val="00816D4E"/>
    <w:rsid w:val="00817696"/>
    <w:rsid w:val="00843783"/>
    <w:rsid w:val="008527FB"/>
    <w:rsid w:val="00856337"/>
    <w:rsid w:val="00856EBB"/>
    <w:rsid w:val="0086135A"/>
    <w:rsid w:val="00871DD7"/>
    <w:rsid w:val="00871E47"/>
    <w:rsid w:val="00872112"/>
    <w:rsid w:val="008764DF"/>
    <w:rsid w:val="00882F99"/>
    <w:rsid w:val="00885B73"/>
    <w:rsid w:val="00885D3A"/>
    <w:rsid w:val="0088720D"/>
    <w:rsid w:val="008934CC"/>
    <w:rsid w:val="008954D0"/>
    <w:rsid w:val="00895E00"/>
    <w:rsid w:val="008B3B2A"/>
    <w:rsid w:val="008B50EF"/>
    <w:rsid w:val="008C09FF"/>
    <w:rsid w:val="008D44FB"/>
    <w:rsid w:val="008E0385"/>
    <w:rsid w:val="008F318A"/>
    <w:rsid w:val="008F3436"/>
    <w:rsid w:val="008F7D6B"/>
    <w:rsid w:val="00906416"/>
    <w:rsid w:val="00913DA7"/>
    <w:rsid w:val="00917BCD"/>
    <w:rsid w:val="0092307B"/>
    <w:rsid w:val="0094773E"/>
    <w:rsid w:val="00960CD4"/>
    <w:rsid w:val="009637EF"/>
    <w:rsid w:val="009770E8"/>
    <w:rsid w:val="00977F40"/>
    <w:rsid w:val="00996821"/>
    <w:rsid w:val="00997CE6"/>
    <w:rsid w:val="009A0604"/>
    <w:rsid w:val="009A1E78"/>
    <w:rsid w:val="009A40E9"/>
    <w:rsid w:val="009C2FE5"/>
    <w:rsid w:val="009C323A"/>
    <w:rsid w:val="009D1EE0"/>
    <w:rsid w:val="009D2E3B"/>
    <w:rsid w:val="009E42F4"/>
    <w:rsid w:val="009F4196"/>
    <w:rsid w:val="009F5906"/>
    <w:rsid w:val="00A06118"/>
    <w:rsid w:val="00A06FC8"/>
    <w:rsid w:val="00A11022"/>
    <w:rsid w:val="00A356BB"/>
    <w:rsid w:val="00A35E92"/>
    <w:rsid w:val="00A46D92"/>
    <w:rsid w:val="00A53053"/>
    <w:rsid w:val="00A71A08"/>
    <w:rsid w:val="00A72BF0"/>
    <w:rsid w:val="00A833DE"/>
    <w:rsid w:val="00A84807"/>
    <w:rsid w:val="00A86237"/>
    <w:rsid w:val="00A86DC7"/>
    <w:rsid w:val="00A874DE"/>
    <w:rsid w:val="00A92350"/>
    <w:rsid w:val="00A93513"/>
    <w:rsid w:val="00AD2951"/>
    <w:rsid w:val="00AE12BD"/>
    <w:rsid w:val="00AF5A6A"/>
    <w:rsid w:val="00AF6753"/>
    <w:rsid w:val="00AF6AA3"/>
    <w:rsid w:val="00B07D8B"/>
    <w:rsid w:val="00B12042"/>
    <w:rsid w:val="00B1368E"/>
    <w:rsid w:val="00B23013"/>
    <w:rsid w:val="00B30BDE"/>
    <w:rsid w:val="00B40A81"/>
    <w:rsid w:val="00B5014D"/>
    <w:rsid w:val="00B54581"/>
    <w:rsid w:val="00B61816"/>
    <w:rsid w:val="00B64CEA"/>
    <w:rsid w:val="00B71A07"/>
    <w:rsid w:val="00B7251D"/>
    <w:rsid w:val="00B805D6"/>
    <w:rsid w:val="00B86EB3"/>
    <w:rsid w:val="00B95C96"/>
    <w:rsid w:val="00B9655A"/>
    <w:rsid w:val="00BA1575"/>
    <w:rsid w:val="00BB50B6"/>
    <w:rsid w:val="00BC1981"/>
    <w:rsid w:val="00BC7636"/>
    <w:rsid w:val="00BD04A8"/>
    <w:rsid w:val="00BE4002"/>
    <w:rsid w:val="00BE7005"/>
    <w:rsid w:val="00BF63CF"/>
    <w:rsid w:val="00C12834"/>
    <w:rsid w:val="00C2424F"/>
    <w:rsid w:val="00C50E5C"/>
    <w:rsid w:val="00C61DCB"/>
    <w:rsid w:val="00C638AE"/>
    <w:rsid w:val="00C72109"/>
    <w:rsid w:val="00C85A8D"/>
    <w:rsid w:val="00C97180"/>
    <w:rsid w:val="00CA0D2E"/>
    <w:rsid w:val="00CA283F"/>
    <w:rsid w:val="00CA39AC"/>
    <w:rsid w:val="00CB0793"/>
    <w:rsid w:val="00CB3904"/>
    <w:rsid w:val="00CB3A5A"/>
    <w:rsid w:val="00CB607D"/>
    <w:rsid w:val="00CB7C81"/>
    <w:rsid w:val="00CC0C88"/>
    <w:rsid w:val="00CC4DCB"/>
    <w:rsid w:val="00CD26A5"/>
    <w:rsid w:val="00CE054B"/>
    <w:rsid w:val="00CE3638"/>
    <w:rsid w:val="00CE77DB"/>
    <w:rsid w:val="00CF7E0D"/>
    <w:rsid w:val="00D02CC1"/>
    <w:rsid w:val="00D07A3E"/>
    <w:rsid w:val="00D1543C"/>
    <w:rsid w:val="00D252A0"/>
    <w:rsid w:val="00D25783"/>
    <w:rsid w:val="00D3130C"/>
    <w:rsid w:val="00D31CDA"/>
    <w:rsid w:val="00D3610F"/>
    <w:rsid w:val="00D377BE"/>
    <w:rsid w:val="00D405FE"/>
    <w:rsid w:val="00D427A0"/>
    <w:rsid w:val="00D43C30"/>
    <w:rsid w:val="00D5569E"/>
    <w:rsid w:val="00D70BB9"/>
    <w:rsid w:val="00D77502"/>
    <w:rsid w:val="00D82E6C"/>
    <w:rsid w:val="00D940A1"/>
    <w:rsid w:val="00DA1B69"/>
    <w:rsid w:val="00DA612F"/>
    <w:rsid w:val="00DB35E9"/>
    <w:rsid w:val="00DB7A4F"/>
    <w:rsid w:val="00DC3322"/>
    <w:rsid w:val="00DC71BE"/>
    <w:rsid w:val="00DD0AC7"/>
    <w:rsid w:val="00DF1E41"/>
    <w:rsid w:val="00E015BE"/>
    <w:rsid w:val="00E02248"/>
    <w:rsid w:val="00E03D10"/>
    <w:rsid w:val="00E07BBD"/>
    <w:rsid w:val="00E10243"/>
    <w:rsid w:val="00E12432"/>
    <w:rsid w:val="00E1553A"/>
    <w:rsid w:val="00E166C4"/>
    <w:rsid w:val="00E21C25"/>
    <w:rsid w:val="00E3085B"/>
    <w:rsid w:val="00E41CB9"/>
    <w:rsid w:val="00E47A65"/>
    <w:rsid w:val="00E57313"/>
    <w:rsid w:val="00E57A3F"/>
    <w:rsid w:val="00E760DB"/>
    <w:rsid w:val="00E87A6A"/>
    <w:rsid w:val="00EA1094"/>
    <w:rsid w:val="00EA5464"/>
    <w:rsid w:val="00EB7804"/>
    <w:rsid w:val="00EC0609"/>
    <w:rsid w:val="00EC64DC"/>
    <w:rsid w:val="00ED1FE0"/>
    <w:rsid w:val="00ED7BF4"/>
    <w:rsid w:val="00EF5EF5"/>
    <w:rsid w:val="00EF6712"/>
    <w:rsid w:val="00F0615E"/>
    <w:rsid w:val="00F16B89"/>
    <w:rsid w:val="00F17167"/>
    <w:rsid w:val="00F25AF2"/>
    <w:rsid w:val="00F35DE7"/>
    <w:rsid w:val="00F36A73"/>
    <w:rsid w:val="00F418C2"/>
    <w:rsid w:val="00F64983"/>
    <w:rsid w:val="00F766D6"/>
    <w:rsid w:val="00F81007"/>
    <w:rsid w:val="00F908E5"/>
    <w:rsid w:val="00F915DD"/>
    <w:rsid w:val="00FA0449"/>
    <w:rsid w:val="00FA6143"/>
    <w:rsid w:val="00FB1AAE"/>
    <w:rsid w:val="00FB7DCB"/>
    <w:rsid w:val="00FC70A6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95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B7C81"/>
    <w:pPr>
      <w:keepNext/>
      <w:widowControl w:val="0"/>
      <w:spacing w:after="0"/>
      <w:ind w:firstLine="0"/>
      <w:jc w:val="center"/>
      <w:outlineLvl w:val="0"/>
    </w:pPr>
    <w:rPr>
      <w:b/>
      <w:kern w:val="28"/>
    </w:rPr>
  </w:style>
  <w:style w:type="paragraph" w:styleId="6">
    <w:name w:val="heading 6"/>
    <w:basedOn w:val="a"/>
    <w:next w:val="a"/>
    <w:link w:val="60"/>
    <w:qFormat/>
    <w:rsid w:val="00CB7C81"/>
    <w:pPr>
      <w:keepNext/>
      <w:widowControl w:val="0"/>
      <w:spacing w:after="0"/>
      <w:ind w:firstLine="0"/>
      <w:jc w:val="center"/>
      <w:outlineLvl w:val="5"/>
    </w:pPr>
    <w:rPr>
      <w:b/>
      <w:spacing w:val="6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C81"/>
    <w:rPr>
      <w:rFonts w:ascii="Times New Roman" w:eastAsia="Times New Roman" w:hAnsi="Times New Roman"/>
      <w:b/>
      <w:kern w:val="28"/>
      <w:sz w:val="28"/>
    </w:rPr>
  </w:style>
  <w:style w:type="character" w:customStyle="1" w:styleId="60">
    <w:name w:val="Заголовок 6 Знак"/>
    <w:basedOn w:val="a0"/>
    <w:link w:val="6"/>
    <w:rsid w:val="00CB7C81"/>
    <w:rPr>
      <w:rFonts w:ascii="Times New Roman" w:eastAsia="Times New Roman" w:hAnsi="Times New Roman"/>
      <w:b/>
      <w:spacing w:val="60"/>
      <w:sz w:val="24"/>
    </w:rPr>
  </w:style>
  <w:style w:type="paragraph" w:styleId="a3">
    <w:name w:val="header"/>
    <w:basedOn w:val="a"/>
    <w:link w:val="a4"/>
    <w:uiPriority w:val="99"/>
    <w:semiHidden/>
    <w:unhideWhenUsed/>
    <w:rsid w:val="00A71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1A08"/>
    <w:rPr>
      <w:rFonts w:ascii="Times New Roman" w:eastAsia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A71A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1A08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2F3B7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7">
    <w:name w:val="Ñîäåðæ"/>
    <w:basedOn w:val="a"/>
    <w:rsid w:val="002F3B72"/>
    <w:pPr>
      <w:widowControl w:val="0"/>
      <w:overflowPunct w:val="0"/>
      <w:autoSpaceDE w:val="0"/>
      <w:autoSpaceDN w:val="0"/>
      <w:adjustRightInd w:val="0"/>
      <w:ind w:firstLine="0"/>
      <w:jc w:val="center"/>
    </w:pPr>
    <w:rPr>
      <w:bCs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75A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75AA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F3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Kadry\223200073568\&#1047;&#1072;&#1095;&#1080;&#1089;&#1083;&#1077;&#1085;&#1080;&#1077;%20&#1074;%20&#1088;&#1077;&#1079;&#1077;&#1088;&#1074;%20&#1089;&#1086;&#1089;&#1090;&#1072;&#1074;&#1086;&#1074;%20&#1059;&#1048;&#1050;%20&#1058;&#1048;&#1050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60EF4-FB78-4B91-B38D-937D1B7E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Зачисление в резерв составов УИК ТИКом</Template>
  <TotalTime>1003</TotalTime>
  <Pages>5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Voskhod</Company>
  <LinksUpToDate>false</LinksUpToDate>
  <CharactersWithSpaces>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430</cp:revision>
  <cp:lastPrinted>2019-08-18T08:49:00Z</cp:lastPrinted>
  <dcterms:created xsi:type="dcterms:W3CDTF">2019-08-08T14:43:00Z</dcterms:created>
  <dcterms:modified xsi:type="dcterms:W3CDTF">2020-08-21T11:38:00Z</dcterms:modified>
</cp:coreProperties>
</file>