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4A0" w:firstRow="1" w:lastRow="0" w:firstColumn="1" w:lastColumn="0" w:noHBand="0" w:noVBand="1"/>
      </w:tblPr>
      <w:tblGrid>
        <w:gridCol w:w="8330"/>
        <w:gridCol w:w="6946"/>
      </w:tblGrid>
      <w:tr w:rsidR="002F3B72" w:rsidRPr="00A61D30" w:rsidTr="0088720D">
        <w:tc>
          <w:tcPr>
            <w:tcW w:w="8330" w:type="dxa"/>
            <w:shd w:val="clear" w:color="auto" w:fill="auto"/>
          </w:tcPr>
          <w:p w:rsidR="002F3B72" w:rsidRPr="00A61D30" w:rsidRDefault="002F3B72" w:rsidP="00493C78">
            <w:pPr>
              <w:pStyle w:val="a7"/>
              <w:widowControl/>
              <w:tabs>
                <w:tab w:val="left" w:pos="6340"/>
              </w:tabs>
              <w:overflowPunct/>
              <w:autoSpaceDE/>
              <w:adjustRightInd/>
              <w:spacing w:after="0"/>
              <w:ind w:right="-108"/>
              <w:rPr>
                <w:bCs w:val="0"/>
                <w:szCs w:val="28"/>
              </w:rPr>
            </w:pPr>
          </w:p>
        </w:tc>
        <w:tc>
          <w:tcPr>
            <w:tcW w:w="6946" w:type="dxa"/>
            <w:shd w:val="clear" w:color="auto" w:fill="auto"/>
          </w:tcPr>
          <w:p w:rsidR="002F3B72" w:rsidRDefault="002F3B72" w:rsidP="004563A4">
            <w:pPr>
              <w:spacing w:after="0"/>
              <w:ind w:left="-1809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2F3B72" w:rsidRDefault="00CF7E0D" w:rsidP="004563A4">
            <w:pPr>
              <w:spacing w:after="0"/>
              <w:ind w:left="-1809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к </w:t>
            </w:r>
            <w:r w:rsidR="002F3B72" w:rsidRPr="009F33E9">
              <w:rPr>
                <w:szCs w:val="28"/>
              </w:rPr>
              <w:t>решени</w:t>
            </w:r>
            <w:r>
              <w:rPr>
                <w:szCs w:val="28"/>
              </w:rPr>
              <w:t>ю</w:t>
            </w:r>
            <w:r w:rsidR="002F3B72" w:rsidRPr="009F33E9">
              <w:rPr>
                <w:szCs w:val="28"/>
              </w:rPr>
              <w:t xml:space="preserve"> </w:t>
            </w:r>
            <w:proofErr w:type="gramStart"/>
            <w:r w:rsidR="002F3B72" w:rsidRPr="009F33E9">
              <w:rPr>
                <w:szCs w:val="28"/>
              </w:rPr>
              <w:t>территориальной</w:t>
            </w:r>
            <w:proofErr w:type="gramEnd"/>
            <w:r w:rsidR="002F3B72" w:rsidRPr="009F33E9">
              <w:rPr>
                <w:szCs w:val="28"/>
              </w:rPr>
              <w:t xml:space="preserve"> избирательной</w:t>
            </w:r>
          </w:p>
          <w:p w:rsidR="002F3B72" w:rsidRPr="009F33E9" w:rsidRDefault="002F3B72" w:rsidP="004563A4">
            <w:pPr>
              <w:spacing w:after="0"/>
              <w:ind w:left="-1809"/>
              <w:jc w:val="center"/>
              <w:rPr>
                <w:szCs w:val="28"/>
              </w:rPr>
            </w:pPr>
            <w:r w:rsidRPr="009F33E9">
              <w:rPr>
                <w:szCs w:val="28"/>
              </w:rPr>
              <w:t xml:space="preserve">комиссии Абинская </w:t>
            </w:r>
          </w:p>
          <w:p w:rsidR="002F3B72" w:rsidRPr="009F33E9" w:rsidRDefault="002F3B72" w:rsidP="004563A4">
            <w:pPr>
              <w:pStyle w:val="ConsPlusNormal"/>
              <w:widowControl/>
              <w:ind w:left="-1809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33E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81007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  <w:r w:rsidR="00CF7E0D">
              <w:rPr>
                <w:rFonts w:ascii="Times New Roman" w:hAnsi="Times New Roman" w:cs="Times New Roman"/>
                <w:sz w:val="28"/>
                <w:szCs w:val="28"/>
              </w:rPr>
              <w:t>февраля 2020</w:t>
            </w:r>
            <w:r w:rsidRPr="009F33E9">
              <w:rPr>
                <w:rFonts w:ascii="Times New Roman" w:hAnsi="Times New Roman" w:cs="Times New Roman"/>
                <w:sz w:val="28"/>
                <w:szCs w:val="28"/>
              </w:rPr>
              <w:t xml:space="preserve"> года </w:t>
            </w:r>
            <w:r w:rsidRPr="004B42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F81007">
              <w:rPr>
                <w:rFonts w:ascii="Times New Roman" w:hAnsi="Times New Roman" w:cs="Times New Roman"/>
                <w:sz w:val="28"/>
                <w:szCs w:val="28"/>
              </w:rPr>
              <w:t>131/154</w:t>
            </w:r>
            <w:r w:rsidR="009542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3B72" w:rsidRPr="00A61D30" w:rsidRDefault="002F3B72" w:rsidP="006023C8">
            <w:pPr>
              <w:pStyle w:val="a7"/>
              <w:widowControl/>
              <w:overflowPunct/>
              <w:autoSpaceDE/>
              <w:adjustRightInd/>
              <w:spacing w:after="0"/>
              <w:rPr>
                <w:bCs w:val="0"/>
                <w:szCs w:val="28"/>
              </w:rPr>
            </w:pPr>
          </w:p>
        </w:tc>
      </w:tr>
    </w:tbl>
    <w:p w:rsidR="002F3B72" w:rsidRDefault="002F3B72" w:rsidP="002F3B72">
      <w:pPr>
        <w:jc w:val="center"/>
        <w:rPr>
          <w:b/>
          <w:szCs w:val="28"/>
        </w:rPr>
      </w:pPr>
    </w:p>
    <w:p w:rsidR="002F3B72" w:rsidRPr="00770A3B" w:rsidRDefault="002F3B72" w:rsidP="00072BC1">
      <w:pPr>
        <w:spacing w:after="0"/>
        <w:jc w:val="center"/>
        <w:rPr>
          <w:b/>
          <w:szCs w:val="28"/>
        </w:rPr>
      </w:pPr>
      <w:r w:rsidRPr="00770A3B">
        <w:rPr>
          <w:b/>
          <w:szCs w:val="28"/>
        </w:rPr>
        <w:t>Список кандидатур, предложенных для зачисления в резерв составов</w:t>
      </w:r>
      <w:r>
        <w:rPr>
          <w:b/>
          <w:szCs w:val="28"/>
        </w:rPr>
        <w:t xml:space="preserve"> </w:t>
      </w:r>
      <w:r w:rsidRPr="00770A3B">
        <w:rPr>
          <w:b/>
          <w:szCs w:val="28"/>
        </w:rPr>
        <w:t>у</w:t>
      </w:r>
      <w:r w:rsidR="00072BC1">
        <w:rPr>
          <w:b/>
          <w:szCs w:val="28"/>
        </w:rPr>
        <w:t>частковых избирательных комиссий</w:t>
      </w:r>
      <w:r w:rsidRPr="00770A3B">
        <w:rPr>
          <w:b/>
          <w:szCs w:val="28"/>
        </w:rPr>
        <w:t xml:space="preserve"> </w:t>
      </w:r>
    </w:p>
    <w:p w:rsidR="002F3B72" w:rsidRDefault="002F3B72" w:rsidP="00072BC1">
      <w:pPr>
        <w:spacing w:after="0"/>
        <w:jc w:val="center"/>
        <w:rPr>
          <w:b/>
          <w:szCs w:val="28"/>
        </w:rPr>
      </w:pPr>
      <w:r w:rsidRPr="00770A3B">
        <w:rPr>
          <w:b/>
          <w:szCs w:val="28"/>
        </w:rPr>
        <w:t>территориальной избирательной комиссией Абинская</w:t>
      </w:r>
      <w:r>
        <w:rPr>
          <w:b/>
          <w:szCs w:val="28"/>
        </w:rPr>
        <w:t xml:space="preserve"> </w:t>
      </w:r>
      <w:r w:rsidRPr="00770A3B">
        <w:rPr>
          <w:b/>
          <w:szCs w:val="28"/>
        </w:rPr>
        <w:t>Краснодарского края</w:t>
      </w:r>
    </w:p>
    <w:p w:rsidR="0088720D" w:rsidRDefault="0088720D" w:rsidP="00072BC1">
      <w:pPr>
        <w:spacing w:after="0"/>
        <w:jc w:val="center"/>
        <w:rPr>
          <w:b/>
          <w:szCs w:val="28"/>
        </w:rPr>
      </w:pPr>
    </w:p>
    <w:tbl>
      <w:tblPr>
        <w:tblW w:w="14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253"/>
        <w:gridCol w:w="6095"/>
        <w:gridCol w:w="1812"/>
        <w:gridCol w:w="2022"/>
      </w:tblGrid>
      <w:tr w:rsidR="0088720D" w:rsidRPr="00C12012" w:rsidTr="00B974CB">
        <w:tc>
          <w:tcPr>
            <w:tcW w:w="817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 xml:space="preserve">№ </w:t>
            </w:r>
            <w:proofErr w:type="gramStart"/>
            <w:r w:rsidRPr="006316FA">
              <w:rPr>
                <w:b/>
                <w:sz w:val="20"/>
              </w:rPr>
              <w:t>п</w:t>
            </w:r>
            <w:proofErr w:type="gramEnd"/>
            <w:r w:rsidRPr="006316FA">
              <w:rPr>
                <w:b/>
                <w:sz w:val="20"/>
              </w:rPr>
              <w:t>/п</w:t>
            </w:r>
          </w:p>
        </w:tc>
        <w:tc>
          <w:tcPr>
            <w:tcW w:w="4253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>Фамилия, имя, отчество</w:t>
            </w:r>
            <w:r w:rsidRPr="006316FA">
              <w:rPr>
                <w:b/>
                <w:sz w:val="20"/>
              </w:rPr>
              <w:br/>
            </w:r>
          </w:p>
        </w:tc>
        <w:tc>
          <w:tcPr>
            <w:tcW w:w="6095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 xml:space="preserve">Кем </w:t>
            </w:r>
            <w:proofErr w:type="gramStart"/>
            <w:r w:rsidRPr="006316FA">
              <w:rPr>
                <w:b/>
                <w:sz w:val="20"/>
              </w:rPr>
              <w:t>предложен</w:t>
            </w:r>
            <w:proofErr w:type="gramEnd"/>
          </w:p>
        </w:tc>
        <w:tc>
          <w:tcPr>
            <w:tcW w:w="1812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>Очередность назначения, указанная политической партией</w:t>
            </w:r>
          </w:p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>(при наличии)</w:t>
            </w:r>
          </w:p>
        </w:tc>
        <w:tc>
          <w:tcPr>
            <w:tcW w:w="2022" w:type="dxa"/>
          </w:tcPr>
          <w:p w:rsidR="0088720D" w:rsidRPr="006316FA" w:rsidRDefault="0088720D" w:rsidP="00B974CB">
            <w:pPr>
              <w:spacing w:after="0"/>
              <w:ind w:firstLine="0"/>
              <w:jc w:val="center"/>
              <w:rPr>
                <w:b/>
                <w:sz w:val="20"/>
              </w:rPr>
            </w:pPr>
            <w:r w:rsidRPr="006316FA">
              <w:rPr>
                <w:b/>
                <w:sz w:val="20"/>
              </w:rPr>
              <w:t>№</w:t>
            </w:r>
            <w:r w:rsidRPr="006316FA">
              <w:rPr>
                <w:b/>
                <w:sz w:val="20"/>
                <w:lang w:val="en-US"/>
              </w:rPr>
              <w:t xml:space="preserve"> </w:t>
            </w:r>
            <w:r w:rsidRPr="006316FA">
              <w:rPr>
                <w:b/>
                <w:sz w:val="20"/>
              </w:rPr>
              <w:t>избирательного участка</w:t>
            </w:r>
          </w:p>
        </w:tc>
      </w:tr>
      <w:tr w:rsidR="00614AD1" w:rsidRPr="00A30339" w:rsidTr="00B974CB">
        <w:tc>
          <w:tcPr>
            <w:tcW w:w="817" w:type="dxa"/>
          </w:tcPr>
          <w:p w:rsidR="00614AD1" w:rsidRPr="005F3779" w:rsidRDefault="00614AD1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14AD1" w:rsidRPr="001806DA" w:rsidRDefault="00614AD1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Аверьянова Светлана Владимировна</w:t>
            </w:r>
          </w:p>
        </w:tc>
        <w:tc>
          <w:tcPr>
            <w:tcW w:w="6095" w:type="dxa"/>
          </w:tcPr>
          <w:p w:rsidR="00614AD1" w:rsidRPr="00FA0449" w:rsidRDefault="00614AD1" w:rsidP="00F67DB8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614AD1" w:rsidRPr="002E0781" w:rsidRDefault="00614AD1" w:rsidP="00F67DB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614AD1" w:rsidRPr="00F35DE7" w:rsidRDefault="00614AD1" w:rsidP="00F67DB8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01-10</w:t>
            </w:r>
          </w:p>
        </w:tc>
      </w:tr>
      <w:tr w:rsidR="00606645" w:rsidRPr="00A30339" w:rsidTr="00B974CB">
        <w:tc>
          <w:tcPr>
            <w:tcW w:w="817" w:type="dxa"/>
          </w:tcPr>
          <w:p w:rsidR="00606645" w:rsidRPr="005F3779" w:rsidRDefault="00606645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06645" w:rsidRDefault="00606645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Акимова Наталья Николаевна</w:t>
            </w:r>
          </w:p>
        </w:tc>
        <w:tc>
          <w:tcPr>
            <w:tcW w:w="6095" w:type="dxa"/>
          </w:tcPr>
          <w:p w:rsidR="00606645" w:rsidRPr="00FA0449" w:rsidRDefault="00606645" w:rsidP="00606645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  <w:r w:rsidRPr="00FA044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12" w:type="dxa"/>
          </w:tcPr>
          <w:p w:rsidR="00606645" w:rsidRPr="002E0781" w:rsidRDefault="00606645" w:rsidP="00F25A5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606645" w:rsidRPr="00F35DE7" w:rsidRDefault="00606645" w:rsidP="00606645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</w:t>
            </w:r>
            <w:r>
              <w:rPr>
                <w:sz w:val="24"/>
                <w:szCs w:val="24"/>
              </w:rPr>
              <w:t>2</w:t>
            </w:r>
            <w:r w:rsidRPr="00F35DE7">
              <w:rPr>
                <w:sz w:val="24"/>
                <w:szCs w:val="24"/>
              </w:rPr>
              <w:t>0</w:t>
            </w:r>
          </w:p>
        </w:tc>
      </w:tr>
      <w:tr w:rsidR="00606645" w:rsidRPr="00A30339" w:rsidTr="00B974CB">
        <w:tc>
          <w:tcPr>
            <w:tcW w:w="817" w:type="dxa"/>
          </w:tcPr>
          <w:p w:rsidR="00606645" w:rsidRPr="005F3779" w:rsidRDefault="00606645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06645" w:rsidRPr="001806DA" w:rsidRDefault="00606645" w:rsidP="00761A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Акимченков Артем Геннадьевич</w:t>
            </w:r>
          </w:p>
        </w:tc>
        <w:tc>
          <w:tcPr>
            <w:tcW w:w="6095" w:type="dxa"/>
          </w:tcPr>
          <w:p w:rsidR="00606645" w:rsidRPr="00FA0449" w:rsidRDefault="00606645" w:rsidP="00761AD2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606645" w:rsidRPr="002E0781" w:rsidRDefault="00606645" w:rsidP="00761A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606645" w:rsidRPr="00F35DE7" w:rsidRDefault="00606645" w:rsidP="00761AD2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01-04</w:t>
            </w:r>
          </w:p>
        </w:tc>
      </w:tr>
      <w:tr w:rsidR="00606645" w:rsidRPr="00A30339" w:rsidTr="00B974CB">
        <w:tc>
          <w:tcPr>
            <w:tcW w:w="817" w:type="dxa"/>
          </w:tcPr>
          <w:p w:rsidR="00606645" w:rsidRPr="005F3779" w:rsidRDefault="00606645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06645" w:rsidRDefault="00606645" w:rsidP="00761A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Акуленко Евгений Михайлович</w:t>
            </w:r>
          </w:p>
        </w:tc>
        <w:tc>
          <w:tcPr>
            <w:tcW w:w="6095" w:type="dxa"/>
          </w:tcPr>
          <w:p w:rsidR="00606645" w:rsidRPr="00FA0449" w:rsidRDefault="00606645" w:rsidP="00761AD2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Абинское районное отделение Краснодарского краевого отделения политической партии "КОММУНИСТИЧЕСКАЯ ПАРТИЯ РОССИЙСКОЙ ФЕДЕРАЦИИ"</w:t>
            </w:r>
          </w:p>
        </w:tc>
        <w:tc>
          <w:tcPr>
            <w:tcW w:w="1812" w:type="dxa"/>
          </w:tcPr>
          <w:p w:rsidR="00606645" w:rsidRDefault="00606645" w:rsidP="00761A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606645" w:rsidRPr="00F35DE7" w:rsidRDefault="00606645" w:rsidP="00761AD2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01-28</w:t>
            </w:r>
          </w:p>
        </w:tc>
      </w:tr>
      <w:tr w:rsidR="00606645" w:rsidRPr="00A30339" w:rsidTr="00B974CB">
        <w:tc>
          <w:tcPr>
            <w:tcW w:w="817" w:type="dxa"/>
          </w:tcPr>
          <w:p w:rsidR="00606645" w:rsidRPr="005F3779" w:rsidRDefault="00606645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06645" w:rsidRDefault="00606645" w:rsidP="00761AD2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Анопа</w:t>
            </w:r>
            <w:proofErr w:type="spellEnd"/>
            <w:r>
              <w:rPr>
                <w:sz w:val="24"/>
                <w:szCs w:val="24"/>
              </w:rPr>
              <w:t xml:space="preserve"> Галина Алексеевна</w:t>
            </w:r>
          </w:p>
        </w:tc>
        <w:tc>
          <w:tcPr>
            <w:tcW w:w="6095" w:type="dxa"/>
          </w:tcPr>
          <w:p w:rsidR="00606645" w:rsidRPr="00FA0449" w:rsidRDefault="00606645" w:rsidP="00761AD2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Абинское районное отделение Краснодарского краевого отделения политической партии "КОММУНИСТИЧЕСКАЯ ПАРТИЯ РОССИЙСКОЙ ФЕДЕРАЦИИ"</w:t>
            </w:r>
          </w:p>
        </w:tc>
        <w:tc>
          <w:tcPr>
            <w:tcW w:w="1812" w:type="dxa"/>
          </w:tcPr>
          <w:p w:rsidR="00606645" w:rsidRDefault="00606645" w:rsidP="00761AD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606645" w:rsidRPr="00F35DE7" w:rsidRDefault="00606645" w:rsidP="00761AD2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01-38</w:t>
            </w:r>
          </w:p>
        </w:tc>
      </w:tr>
      <w:tr w:rsidR="00606645" w:rsidRPr="00A30339" w:rsidTr="00B974CB">
        <w:tc>
          <w:tcPr>
            <w:tcW w:w="817" w:type="dxa"/>
          </w:tcPr>
          <w:p w:rsidR="00606645" w:rsidRPr="005F3779" w:rsidRDefault="00606645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06645" w:rsidRPr="001806DA" w:rsidRDefault="00606645" w:rsidP="00F53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Антонюк Елена Владимировна</w:t>
            </w:r>
          </w:p>
        </w:tc>
        <w:tc>
          <w:tcPr>
            <w:tcW w:w="6095" w:type="dxa"/>
          </w:tcPr>
          <w:p w:rsidR="00606645" w:rsidRPr="00FA0449" w:rsidRDefault="00606645" w:rsidP="00F5358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606645" w:rsidRPr="002E0781" w:rsidRDefault="00606645" w:rsidP="00F53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606645" w:rsidRPr="00F35DE7" w:rsidRDefault="00606645" w:rsidP="00F5358A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01-19</w:t>
            </w:r>
          </w:p>
        </w:tc>
      </w:tr>
      <w:tr w:rsidR="00606645" w:rsidRPr="00A30339" w:rsidTr="00B974CB">
        <w:tc>
          <w:tcPr>
            <w:tcW w:w="817" w:type="dxa"/>
          </w:tcPr>
          <w:p w:rsidR="00606645" w:rsidRPr="005F3779" w:rsidRDefault="00606645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06645" w:rsidRDefault="00606645" w:rsidP="00F53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Батищев Виталий Владимирович</w:t>
            </w:r>
          </w:p>
        </w:tc>
        <w:tc>
          <w:tcPr>
            <w:tcW w:w="6095" w:type="dxa"/>
          </w:tcPr>
          <w:p w:rsidR="00606645" w:rsidRPr="00FA0449" w:rsidRDefault="00606645" w:rsidP="00B73A8F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606645" w:rsidRPr="002E0781" w:rsidRDefault="00606645" w:rsidP="00B73A8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606645" w:rsidRPr="00F35DE7" w:rsidRDefault="00606645" w:rsidP="00B73A8F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01-31</w:t>
            </w:r>
          </w:p>
        </w:tc>
      </w:tr>
      <w:tr w:rsidR="00606645" w:rsidRPr="00A30339" w:rsidTr="00B974CB">
        <w:tc>
          <w:tcPr>
            <w:tcW w:w="817" w:type="dxa"/>
          </w:tcPr>
          <w:p w:rsidR="00606645" w:rsidRPr="005F3779" w:rsidRDefault="00606645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06645" w:rsidRDefault="00606645" w:rsidP="006416D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Беляева Валентина Алек</w:t>
            </w:r>
            <w:r w:rsidR="006416D0">
              <w:rPr>
                <w:sz w:val="24"/>
                <w:szCs w:val="24"/>
              </w:rPr>
              <w:t>садровна</w:t>
            </w:r>
          </w:p>
        </w:tc>
        <w:tc>
          <w:tcPr>
            <w:tcW w:w="6095" w:type="dxa"/>
          </w:tcPr>
          <w:p w:rsidR="00606645" w:rsidRPr="00FA0449" w:rsidRDefault="00606645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606645" w:rsidRPr="002E0781" w:rsidRDefault="00606645" w:rsidP="00CE0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606645" w:rsidRPr="00F35DE7" w:rsidRDefault="00606645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01-40</w:t>
            </w:r>
          </w:p>
        </w:tc>
      </w:tr>
      <w:tr w:rsidR="00606645" w:rsidRPr="00A30339" w:rsidTr="00B974CB">
        <w:tc>
          <w:tcPr>
            <w:tcW w:w="817" w:type="dxa"/>
          </w:tcPr>
          <w:p w:rsidR="00606645" w:rsidRPr="005F3779" w:rsidRDefault="00606645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06645" w:rsidRDefault="00606645" w:rsidP="00F53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Блохина Наталья Юрьевна</w:t>
            </w:r>
          </w:p>
        </w:tc>
        <w:tc>
          <w:tcPr>
            <w:tcW w:w="6095" w:type="dxa"/>
          </w:tcPr>
          <w:p w:rsidR="00606645" w:rsidRPr="00FA0449" w:rsidRDefault="00606645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606645" w:rsidRPr="002E0781" w:rsidRDefault="00606645" w:rsidP="00CE0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606645" w:rsidRPr="00F35DE7" w:rsidRDefault="00606645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01-41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F53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Богданова Лидия Борисовна</w:t>
            </w:r>
          </w:p>
        </w:tc>
        <w:tc>
          <w:tcPr>
            <w:tcW w:w="6095" w:type="dxa"/>
          </w:tcPr>
          <w:p w:rsidR="00267EA8" w:rsidRPr="00FA0449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Pr="007D161F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E03D10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F5358A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Болотникова</w:t>
            </w:r>
            <w:proofErr w:type="spellEnd"/>
            <w:r>
              <w:rPr>
                <w:sz w:val="24"/>
                <w:szCs w:val="24"/>
              </w:rPr>
              <w:t xml:space="preserve"> Светлана Андреевна</w:t>
            </w:r>
          </w:p>
        </w:tc>
        <w:tc>
          <w:tcPr>
            <w:tcW w:w="6095" w:type="dxa"/>
          </w:tcPr>
          <w:p w:rsidR="00267EA8" w:rsidRPr="00FA0449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Абинское районное отделение Краснодарского краевого отделения политической партии "КОММУНИСТИЧЕСКАЯ ПАРТИЯ РОССИЙСКОЙ ФЕДЕРАЦИИ"</w:t>
            </w:r>
          </w:p>
        </w:tc>
        <w:tc>
          <w:tcPr>
            <w:tcW w:w="1812" w:type="dxa"/>
          </w:tcPr>
          <w:p w:rsidR="00267EA8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01-23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F53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Бочка Галина Васильевна</w:t>
            </w:r>
          </w:p>
        </w:tc>
        <w:tc>
          <w:tcPr>
            <w:tcW w:w="6095" w:type="dxa"/>
          </w:tcPr>
          <w:p w:rsidR="00267EA8" w:rsidRPr="00FA0449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01-20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F53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Бояркина Анастасия Александровна</w:t>
            </w:r>
          </w:p>
        </w:tc>
        <w:tc>
          <w:tcPr>
            <w:tcW w:w="6095" w:type="dxa"/>
          </w:tcPr>
          <w:p w:rsidR="00267EA8" w:rsidRPr="00FA0449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01-20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F53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Бурун Елена Сергеевна</w:t>
            </w:r>
          </w:p>
        </w:tc>
        <w:tc>
          <w:tcPr>
            <w:tcW w:w="6095" w:type="dxa"/>
          </w:tcPr>
          <w:p w:rsidR="00267EA8" w:rsidRPr="00FA0449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Pr="007D161F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Быстрова Татьяна Владимировна</w:t>
            </w:r>
          </w:p>
        </w:tc>
        <w:tc>
          <w:tcPr>
            <w:tcW w:w="6095" w:type="dxa"/>
          </w:tcPr>
          <w:p w:rsidR="00267EA8" w:rsidRPr="00FA0449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РОС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ИЯ</w:t>
            </w:r>
          </w:p>
        </w:tc>
        <w:tc>
          <w:tcPr>
            <w:tcW w:w="1812" w:type="dxa"/>
          </w:tcPr>
          <w:p w:rsidR="00267EA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01-39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Вольнов</w:t>
            </w:r>
            <w:proofErr w:type="spellEnd"/>
            <w:r>
              <w:rPr>
                <w:sz w:val="24"/>
                <w:szCs w:val="24"/>
              </w:rPr>
              <w:t xml:space="preserve"> Артем Анатольевич</w:t>
            </w:r>
          </w:p>
        </w:tc>
        <w:tc>
          <w:tcPr>
            <w:tcW w:w="6095" w:type="dxa"/>
          </w:tcPr>
          <w:p w:rsidR="00267EA8" w:rsidRPr="00FA0449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РОС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ИЯ</w:t>
            </w:r>
          </w:p>
        </w:tc>
        <w:tc>
          <w:tcPr>
            <w:tcW w:w="1812" w:type="dxa"/>
          </w:tcPr>
          <w:p w:rsidR="00267EA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01-13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Воронцова Светлана Юрьевна</w:t>
            </w:r>
          </w:p>
        </w:tc>
        <w:tc>
          <w:tcPr>
            <w:tcW w:w="6095" w:type="dxa"/>
          </w:tcPr>
          <w:p w:rsidR="00267EA8" w:rsidRPr="00FA0449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2E0781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01-41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Виноградова Оксана Вячеславовна</w:t>
            </w:r>
          </w:p>
        </w:tc>
        <w:tc>
          <w:tcPr>
            <w:tcW w:w="6095" w:type="dxa"/>
          </w:tcPr>
          <w:p w:rsidR="00267EA8" w:rsidRPr="00FA0449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Pr="007D161F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Головахина</w:t>
            </w:r>
            <w:proofErr w:type="spellEnd"/>
            <w:r>
              <w:rPr>
                <w:sz w:val="24"/>
                <w:szCs w:val="24"/>
              </w:rPr>
              <w:t xml:space="preserve"> Римма Александровна</w:t>
            </w:r>
          </w:p>
        </w:tc>
        <w:tc>
          <w:tcPr>
            <w:tcW w:w="6095" w:type="dxa"/>
          </w:tcPr>
          <w:p w:rsidR="00267EA8" w:rsidRPr="00FA0449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2E0781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01-15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Горгоц</w:t>
            </w:r>
            <w:proofErr w:type="spellEnd"/>
            <w:r>
              <w:rPr>
                <w:sz w:val="24"/>
                <w:szCs w:val="24"/>
              </w:rPr>
              <w:t xml:space="preserve"> Светлана Леонидовна</w:t>
            </w:r>
          </w:p>
        </w:tc>
        <w:tc>
          <w:tcPr>
            <w:tcW w:w="6095" w:type="dxa"/>
          </w:tcPr>
          <w:p w:rsidR="00267EA8" w:rsidRPr="00FA0449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2E0781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Pr="001806DA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Городничая</w:t>
            </w:r>
            <w:proofErr w:type="spellEnd"/>
            <w:r>
              <w:rPr>
                <w:sz w:val="24"/>
                <w:szCs w:val="24"/>
              </w:rPr>
              <w:t xml:space="preserve"> Юлия Павловна </w:t>
            </w:r>
          </w:p>
        </w:tc>
        <w:tc>
          <w:tcPr>
            <w:tcW w:w="6095" w:type="dxa"/>
          </w:tcPr>
          <w:p w:rsidR="00267EA8" w:rsidRPr="00FA0449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FA0449" w:rsidRDefault="00267EA8" w:rsidP="00A24C69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A044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A24C69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35DE7">
              <w:rPr>
                <w:sz w:val="24"/>
                <w:szCs w:val="24"/>
              </w:rPr>
              <w:t xml:space="preserve">01-02 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Денисенко Юлия Николаевна</w:t>
            </w:r>
          </w:p>
        </w:tc>
        <w:tc>
          <w:tcPr>
            <w:tcW w:w="6095" w:type="dxa"/>
          </w:tcPr>
          <w:p w:rsidR="00267EA8" w:rsidRPr="00FA0449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РОС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ИЯ</w:t>
            </w:r>
          </w:p>
        </w:tc>
        <w:tc>
          <w:tcPr>
            <w:tcW w:w="1812" w:type="dxa"/>
          </w:tcPr>
          <w:p w:rsidR="00267EA8" w:rsidRPr="00492E3E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01-41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Дешевенко</w:t>
            </w:r>
            <w:proofErr w:type="spellEnd"/>
            <w:r>
              <w:rPr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6095" w:type="dxa"/>
          </w:tcPr>
          <w:p w:rsidR="00267EA8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РОС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ИЯ</w:t>
            </w:r>
          </w:p>
          <w:p w:rsidR="00F81007" w:rsidRPr="00934928" w:rsidRDefault="00F81007" w:rsidP="00A24C6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12" w:type="dxa"/>
          </w:tcPr>
          <w:p w:rsidR="00267EA8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01-42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Дзюбленко</w:t>
            </w:r>
            <w:proofErr w:type="spellEnd"/>
            <w:r>
              <w:rPr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6095" w:type="dxa"/>
          </w:tcPr>
          <w:p w:rsidR="00267EA8" w:rsidRPr="00FA0449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РОС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ИЯ</w:t>
            </w:r>
          </w:p>
        </w:tc>
        <w:tc>
          <w:tcPr>
            <w:tcW w:w="1812" w:type="dxa"/>
          </w:tcPr>
          <w:p w:rsidR="00267EA8" w:rsidRPr="00CB0793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01-35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Драгун Ольга Юрьевна</w:t>
            </w:r>
          </w:p>
        </w:tc>
        <w:tc>
          <w:tcPr>
            <w:tcW w:w="6095" w:type="dxa"/>
          </w:tcPr>
          <w:p w:rsidR="00267EA8" w:rsidRPr="00934928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РОС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ИЯ</w:t>
            </w:r>
          </w:p>
        </w:tc>
        <w:tc>
          <w:tcPr>
            <w:tcW w:w="1812" w:type="dxa"/>
          </w:tcPr>
          <w:p w:rsidR="00267EA8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A24C69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01-20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34778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Дьяконова Светлана Викторовна</w:t>
            </w:r>
          </w:p>
        </w:tc>
        <w:tc>
          <w:tcPr>
            <w:tcW w:w="6095" w:type="dxa"/>
          </w:tcPr>
          <w:p w:rsidR="00267EA8" w:rsidRPr="00FA0449" w:rsidRDefault="00267EA8" w:rsidP="00347782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СИЯ</w:t>
            </w:r>
          </w:p>
        </w:tc>
        <w:tc>
          <w:tcPr>
            <w:tcW w:w="1812" w:type="dxa"/>
          </w:tcPr>
          <w:p w:rsidR="00267EA8" w:rsidRPr="00A874DE" w:rsidRDefault="00267EA8" w:rsidP="0034778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347782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01-19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34778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Егорова Ирина Александровна</w:t>
            </w:r>
          </w:p>
        </w:tc>
        <w:tc>
          <w:tcPr>
            <w:tcW w:w="6095" w:type="dxa"/>
          </w:tcPr>
          <w:p w:rsidR="00267EA8" w:rsidRPr="00FA0449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01-20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290C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Емельянова Маргарита Сергеевна</w:t>
            </w:r>
          </w:p>
        </w:tc>
        <w:tc>
          <w:tcPr>
            <w:tcW w:w="6095" w:type="dxa"/>
          </w:tcPr>
          <w:p w:rsidR="00267EA8" w:rsidRPr="00FA0449" w:rsidRDefault="00267EA8" w:rsidP="00290C20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Pr="007D161F" w:rsidRDefault="00267EA8" w:rsidP="00290C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290C20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01-06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290C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Емельяненко Светлана Ивановна</w:t>
            </w:r>
          </w:p>
        </w:tc>
        <w:tc>
          <w:tcPr>
            <w:tcW w:w="6095" w:type="dxa"/>
          </w:tcPr>
          <w:p w:rsidR="00267EA8" w:rsidRPr="00FA0449" w:rsidRDefault="00267EA8" w:rsidP="00290C20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290C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290C20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01-19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290C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Жданова Светлана Вячеславовна</w:t>
            </w:r>
          </w:p>
        </w:tc>
        <w:tc>
          <w:tcPr>
            <w:tcW w:w="6095" w:type="dxa"/>
          </w:tcPr>
          <w:p w:rsidR="00267EA8" w:rsidRPr="00FA0449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Pr="007D161F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367E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Захарченко Ольга Андреевна</w:t>
            </w:r>
          </w:p>
        </w:tc>
        <w:tc>
          <w:tcPr>
            <w:tcW w:w="6095" w:type="dxa"/>
          </w:tcPr>
          <w:p w:rsidR="00267EA8" w:rsidRPr="00FA0449" w:rsidRDefault="00267EA8" w:rsidP="00367EC3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367E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367EC3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01-43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367EC3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Зинатуллина</w:t>
            </w:r>
            <w:proofErr w:type="spellEnd"/>
            <w:r>
              <w:rPr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6095" w:type="dxa"/>
          </w:tcPr>
          <w:p w:rsidR="00267EA8" w:rsidRPr="00FA0449" w:rsidRDefault="00267EA8" w:rsidP="00367EC3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2E0781" w:rsidRDefault="00267EA8" w:rsidP="00367E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367EC3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01-41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290C2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Виктория Викторовна</w:t>
            </w:r>
          </w:p>
        </w:tc>
        <w:tc>
          <w:tcPr>
            <w:tcW w:w="6095" w:type="dxa"/>
          </w:tcPr>
          <w:p w:rsidR="00267EA8" w:rsidRPr="00FA0449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01-25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7113C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Светлана Михайловна</w:t>
            </w:r>
          </w:p>
        </w:tc>
        <w:tc>
          <w:tcPr>
            <w:tcW w:w="6095" w:type="dxa"/>
          </w:tcPr>
          <w:p w:rsidR="00267EA8" w:rsidRPr="00FA0449" w:rsidRDefault="00267EA8" w:rsidP="005A6835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  <w:tc>
          <w:tcPr>
            <w:tcW w:w="1812" w:type="dxa"/>
          </w:tcPr>
          <w:p w:rsidR="00267EA8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01-25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Калинчук</w:t>
            </w:r>
            <w:proofErr w:type="spellEnd"/>
            <w:r>
              <w:rPr>
                <w:sz w:val="24"/>
                <w:szCs w:val="24"/>
              </w:rPr>
              <w:t xml:space="preserve"> Анатолий Александрович</w:t>
            </w:r>
          </w:p>
        </w:tc>
        <w:tc>
          <w:tcPr>
            <w:tcW w:w="6095" w:type="dxa"/>
          </w:tcPr>
          <w:p w:rsidR="00267EA8" w:rsidRPr="00FA0449" w:rsidRDefault="00267EA8" w:rsidP="00B73A8F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B73A8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73A8F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01-31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Катюжанская</w:t>
            </w:r>
            <w:proofErr w:type="spellEnd"/>
            <w:r>
              <w:rPr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6095" w:type="dxa"/>
          </w:tcPr>
          <w:p w:rsidR="00267EA8" w:rsidRPr="00FA0449" w:rsidRDefault="00267EA8" w:rsidP="005A6835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  <w:r w:rsidRPr="00FA04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</w:tcPr>
          <w:p w:rsidR="00267EA8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01-23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Калита</w:t>
            </w:r>
            <w:proofErr w:type="spellEnd"/>
            <w:r>
              <w:rPr>
                <w:sz w:val="24"/>
                <w:szCs w:val="24"/>
              </w:rPr>
              <w:t xml:space="preserve"> Юрий Викторович</w:t>
            </w:r>
          </w:p>
        </w:tc>
        <w:tc>
          <w:tcPr>
            <w:tcW w:w="6095" w:type="dxa"/>
          </w:tcPr>
          <w:p w:rsidR="00267EA8" w:rsidRPr="00FA0449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2E0781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01-32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Ковальчук Иван Иванович</w:t>
            </w:r>
          </w:p>
        </w:tc>
        <w:tc>
          <w:tcPr>
            <w:tcW w:w="6095" w:type="dxa"/>
          </w:tcPr>
          <w:p w:rsidR="00267EA8" w:rsidRPr="00FA0449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Абинское районное отделение Краснодарского краевого отделения политической партии "КОММУНИСТИЧЕСКАЯ ПАРТИЯ РОССИЙСКОЙ ФЕДЕРАЦИИ"</w:t>
            </w:r>
          </w:p>
        </w:tc>
        <w:tc>
          <w:tcPr>
            <w:tcW w:w="1812" w:type="dxa"/>
          </w:tcPr>
          <w:p w:rsidR="00267EA8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01-43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Костюк Лариса Владимировна</w:t>
            </w:r>
          </w:p>
        </w:tc>
        <w:tc>
          <w:tcPr>
            <w:tcW w:w="6095" w:type="dxa"/>
          </w:tcPr>
          <w:p w:rsidR="00267EA8" w:rsidRPr="00FA0449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РОС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ИЯ</w:t>
            </w:r>
          </w:p>
        </w:tc>
        <w:tc>
          <w:tcPr>
            <w:tcW w:w="1812" w:type="dxa"/>
          </w:tcPr>
          <w:p w:rsidR="00267EA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01-39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Кононенко Елена Павловна</w:t>
            </w:r>
          </w:p>
        </w:tc>
        <w:tc>
          <w:tcPr>
            <w:tcW w:w="6095" w:type="dxa"/>
          </w:tcPr>
          <w:p w:rsidR="00267EA8" w:rsidRPr="0093492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Абинское районное отделение Краснодарского краевого отделения политической партии "КОММУНИСТИЧЕСКАЯ ПАРТИЯ РОССИЙСКОЙ ФЕДЕРАЦИИ"</w:t>
            </w:r>
          </w:p>
        </w:tc>
        <w:tc>
          <w:tcPr>
            <w:tcW w:w="1812" w:type="dxa"/>
          </w:tcPr>
          <w:p w:rsidR="00267EA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01-10</w:t>
            </w:r>
          </w:p>
          <w:p w:rsidR="00267EA8" w:rsidRPr="00F35DE7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01-11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Копица</w:t>
            </w:r>
            <w:proofErr w:type="spellEnd"/>
            <w:r>
              <w:rPr>
                <w:sz w:val="24"/>
                <w:szCs w:val="24"/>
              </w:rPr>
              <w:t xml:space="preserve"> Мария Николаевна</w:t>
            </w:r>
          </w:p>
        </w:tc>
        <w:tc>
          <w:tcPr>
            <w:tcW w:w="6095" w:type="dxa"/>
          </w:tcPr>
          <w:p w:rsidR="00267EA8" w:rsidRPr="00FA0449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Куликова Ирина Генриховна</w:t>
            </w:r>
          </w:p>
        </w:tc>
        <w:tc>
          <w:tcPr>
            <w:tcW w:w="6095" w:type="dxa"/>
          </w:tcPr>
          <w:p w:rsidR="00267EA8" w:rsidRPr="00FA0449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01-2</w:t>
            </w:r>
            <w:r w:rsidRPr="00F35DE7">
              <w:rPr>
                <w:sz w:val="24"/>
                <w:szCs w:val="24"/>
              </w:rPr>
              <w:t>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Кудрявцева Ляна Владимировна</w:t>
            </w:r>
          </w:p>
        </w:tc>
        <w:tc>
          <w:tcPr>
            <w:tcW w:w="6095" w:type="dxa"/>
          </w:tcPr>
          <w:p w:rsidR="00267EA8" w:rsidRPr="00FA0449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Кухарева</w:t>
            </w:r>
            <w:proofErr w:type="spellEnd"/>
            <w:r>
              <w:rPr>
                <w:sz w:val="24"/>
                <w:szCs w:val="24"/>
              </w:rPr>
              <w:t xml:space="preserve"> Наталья Евгеньевна</w:t>
            </w:r>
          </w:p>
        </w:tc>
        <w:tc>
          <w:tcPr>
            <w:tcW w:w="6095" w:type="dxa"/>
          </w:tcPr>
          <w:p w:rsidR="00267EA8" w:rsidRPr="00FA0449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01-05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Ларина Людмила Николаевна</w:t>
            </w:r>
          </w:p>
        </w:tc>
        <w:tc>
          <w:tcPr>
            <w:tcW w:w="6095" w:type="dxa"/>
          </w:tcPr>
          <w:p w:rsidR="00267EA8" w:rsidRPr="00FA0449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Pr="007D161F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Левшина Евгения Анатольевна</w:t>
            </w:r>
          </w:p>
        </w:tc>
        <w:tc>
          <w:tcPr>
            <w:tcW w:w="6095" w:type="dxa"/>
          </w:tcPr>
          <w:p w:rsidR="00267EA8" w:rsidRPr="00FA0449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Pr="007D161F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7C0B71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Леоненко Светлана Павловна</w:t>
            </w:r>
          </w:p>
        </w:tc>
        <w:tc>
          <w:tcPr>
            <w:tcW w:w="6095" w:type="dxa"/>
          </w:tcPr>
          <w:p w:rsidR="00267EA8" w:rsidRPr="00FA0449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Абинское районное отделение Краснодарского краевого отделения политической партии "КОММУНИСТИЧЕСКАЯ ПАРТИЯ РОССИЙСКОЙ ФЕДЕРАЦИИ"</w:t>
            </w:r>
          </w:p>
        </w:tc>
        <w:tc>
          <w:tcPr>
            <w:tcW w:w="1812" w:type="dxa"/>
          </w:tcPr>
          <w:p w:rsidR="00267EA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01-18</w:t>
            </w:r>
          </w:p>
          <w:p w:rsidR="00267EA8" w:rsidRPr="00F35DE7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01-19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Луговая Наталья Леонидовна</w:t>
            </w:r>
          </w:p>
        </w:tc>
        <w:tc>
          <w:tcPr>
            <w:tcW w:w="6095" w:type="dxa"/>
          </w:tcPr>
          <w:p w:rsidR="00267EA8" w:rsidRPr="00FA0449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01-39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7D161F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Лясова</w:t>
            </w:r>
            <w:proofErr w:type="spellEnd"/>
            <w:r>
              <w:rPr>
                <w:sz w:val="24"/>
                <w:szCs w:val="24"/>
              </w:rPr>
              <w:t xml:space="preserve"> Оксана Валерьевна</w:t>
            </w:r>
          </w:p>
        </w:tc>
        <w:tc>
          <w:tcPr>
            <w:tcW w:w="6095" w:type="dxa"/>
          </w:tcPr>
          <w:p w:rsidR="00267EA8" w:rsidRPr="00FA0449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СИЯ</w:t>
            </w:r>
          </w:p>
        </w:tc>
        <w:tc>
          <w:tcPr>
            <w:tcW w:w="1812" w:type="dxa"/>
          </w:tcPr>
          <w:p w:rsidR="00267EA8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E06AD6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01-19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Pr="001806DA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Мазюта</w:t>
            </w:r>
            <w:proofErr w:type="spellEnd"/>
            <w:r>
              <w:rPr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A044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35DE7">
              <w:rPr>
                <w:sz w:val="24"/>
                <w:szCs w:val="24"/>
              </w:rPr>
              <w:t xml:space="preserve"> 01-34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Сергеевна</w:t>
            </w:r>
          </w:p>
        </w:tc>
        <w:tc>
          <w:tcPr>
            <w:tcW w:w="6095" w:type="dxa"/>
          </w:tcPr>
          <w:p w:rsidR="00267EA8" w:rsidRPr="00FA0449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2E0781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67DB8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01-15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Маслова Татьяна Петровна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816D4E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01-05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Матюшенко Галина Витальевна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01-33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Моршнева</w:t>
            </w:r>
            <w:proofErr w:type="spellEnd"/>
            <w:r>
              <w:rPr>
                <w:sz w:val="24"/>
                <w:szCs w:val="24"/>
              </w:rPr>
              <w:t xml:space="preserve"> Анастасия Викторовна</w:t>
            </w:r>
          </w:p>
        </w:tc>
        <w:tc>
          <w:tcPr>
            <w:tcW w:w="6095" w:type="dxa"/>
          </w:tcPr>
          <w:p w:rsidR="00267EA8" w:rsidRPr="00FA0449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2E0781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Новохацкая</w:t>
            </w:r>
            <w:proofErr w:type="spellEnd"/>
            <w:r>
              <w:rPr>
                <w:sz w:val="24"/>
                <w:szCs w:val="24"/>
              </w:rPr>
              <w:t xml:space="preserve"> Ирина Михайловна</w:t>
            </w:r>
          </w:p>
        </w:tc>
        <w:tc>
          <w:tcPr>
            <w:tcW w:w="6095" w:type="dxa"/>
          </w:tcPr>
          <w:p w:rsidR="00267EA8" w:rsidRPr="00FA0449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  <w:r w:rsidRPr="00FA044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12" w:type="dxa"/>
          </w:tcPr>
          <w:p w:rsidR="00267EA8" w:rsidRPr="002E0781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</w:t>
            </w:r>
            <w:r>
              <w:rPr>
                <w:sz w:val="24"/>
                <w:szCs w:val="24"/>
              </w:rPr>
              <w:t>2</w:t>
            </w:r>
            <w:r w:rsidRPr="00F35DE7">
              <w:rPr>
                <w:sz w:val="24"/>
                <w:szCs w:val="24"/>
              </w:rPr>
              <w:t>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Огиенко Дарья Игоревна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01-43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Петриченко Светлана Дмитриевна</w:t>
            </w:r>
          </w:p>
        </w:tc>
        <w:tc>
          <w:tcPr>
            <w:tcW w:w="6095" w:type="dxa"/>
          </w:tcPr>
          <w:p w:rsidR="00267EA8" w:rsidRPr="00FA0449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  <w:r w:rsidRPr="00FA044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12" w:type="dxa"/>
          </w:tcPr>
          <w:p w:rsidR="00267EA8" w:rsidRPr="002E0781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</w:t>
            </w:r>
            <w:r>
              <w:rPr>
                <w:sz w:val="24"/>
                <w:szCs w:val="24"/>
              </w:rPr>
              <w:t>2</w:t>
            </w:r>
            <w:r w:rsidRPr="00F35DE7">
              <w:rPr>
                <w:sz w:val="24"/>
                <w:szCs w:val="24"/>
              </w:rPr>
              <w:t>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Петягов</w:t>
            </w:r>
            <w:proofErr w:type="spellEnd"/>
            <w:r>
              <w:rPr>
                <w:sz w:val="24"/>
                <w:szCs w:val="24"/>
              </w:rPr>
              <w:t xml:space="preserve"> Александр Валерьевич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Абинское районное отделение Краснодарского краевого отделения политической партии "КОММУНИСТИЧЕСКАЯ ПАРТИЯ РОССИЙСКОЙ ФЕДЕРАЦИИ"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01-28</w:t>
            </w:r>
          </w:p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01-35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Петягова</w:t>
            </w:r>
            <w:proofErr w:type="spellEnd"/>
            <w:r>
              <w:rPr>
                <w:sz w:val="24"/>
                <w:szCs w:val="24"/>
              </w:rPr>
              <w:t xml:space="preserve"> Наталья Викторовна</w:t>
            </w:r>
          </w:p>
        </w:tc>
        <w:tc>
          <w:tcPr>
            <w:tcW w:w="6095" w:type="dxa"/>
          </w:tcPr>
          <w:p w:rsidR="00267EA8" w:rsidRPr="00FA0449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>Абинское районное отделение Краснодарского краевого отделения политической партии "КОММУНИСТИЧЕСКАЯ ПАРТИЯ РОССИЙСКОЙ ФЕДЕРАЦИИ"</w:t>
            </w:r>
          </w:p>
        </w:tc>
        <w:tc>
          <w:tcPr>
            <w:tcW w:w="1812" w:type="dxa"/>
          </w:tcPr>
          <w:p w:rsidR="00267EA8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5F56A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35DE7">
              <w:rPr>
                <w:sz w:val="24"/>
                <w:szCs w:val="24"/>
              </w:rPr>
              <w:t>01-3</w:t>
            </w:r>
            <w:r>
              <w:rPr>
                <w:sz w:val="24"/>
                <w:szCs w:val="24"/>
              </w:rPr>
              <w:t>4+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Подобед</w:t>
            </w:r>
            <w:proofErr w:type="spellEnd"/>
            <w:r>
              <w:rPr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01-36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Подколзина</w:t>
            </w:r>
            <w:proofErr w:type="spellEnd"/>
            <w:r>
              <w:rPr>
                <w:sz w:val="24"/>
                <w:szCs w:val="24"/>
              </w:rPr>
              <w:t xml:space="preserve"> Юлия Сергеевна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РОС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ИЯ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01-04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Приходько Ольга Александровна</w:t>
            </w:r>
          </w:p>
        </w:tc>
        <w:tc>
          <w:tcPr>
            <w:tcW w:w="6095" w:type="dxa"/>
          </w:tcPr>
          <w:p w:rsidR="00267EA8" w:rsidRPr="0093492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РОС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ИЯ</w:t>
            </w:r>
          </w:p>
        </w:tc>
        <w:tc>
          <w:tcPr>
            <w:tcW w:w="1812" w:type="dxa"/>
          </w:tcPr>
          <w:p w:rsidR="00267EA8" w:rsidRPr="00872112" w:rsidRDefault="00267EA8" w:rsidP="0037308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373086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Пшеничный Андрей Викторович</w:t>
            </w:r>
          </w:p>
        </w:tc>
        <w:tc>
          <w:tcPr>
            <w:tcW w:w="6095" w:type="dxa"/>
          </w:tcPr>
          <w:p w:rsidR="00267EA8" w:rsidRPr="00FA0449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733B77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Решетняк</w:t>
            </w:r>
            <w:proofErr w:type="spellEnd"/>
            <w:r>
              <w:rPr>
                <w:sz w:val="24"/>
                <w:szCs w:val="24"/>
              </w:rPr>
              <w:t xml:space="preserve"> Ирина Станиславовна</w:t>
            </w:r>
          </w:p>
        </w:tc>
        <w:tc>
          <w:tcPr>
            <w:tcW w:w="6095" w:type="dxa"/>
          </w:tcPr>
          <w:p w:rsidR="00267EA8" w:rsidRPr="00FA0449" w:rsidRDefault="00267EA8" w:rsidP="00733B77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AD2951" w:rsidRDefault="00267EA8" w:rsidP="00733B7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733B77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01-19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Pr="001806DA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Рожкова Екатерина Олеговна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872112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Родина Елена Константиновна</w:t>
            </w:r>
          </w:p>
        </w:tc>
        <w:tc>
          <w:tcPr>
            <w:tcW w:w="6095" w:type="dxa"/>
          </w:tcPr>
          <w:p w:rsidR="00267EA8" w:rsidRPr="00FA0449" w:rsidRDefault="00267EA8" w:rsidP="005A6835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</w:t>
            </w:r>
            <w:r>
              <w:rPr>
                <w:sz w:val="24"/>
                <w:szCs w:val="24"/>
              </w:rPr>
              <w:t>работы</w:t>
            </w:r>
            <w:r w:rsidRPr="00FA044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12" w:type="dxa"/>
          </w:tcPr>
          <w:p w:rsidR="00267EA8" w:rsidRPr="00872112" w:rsidRDefault="00267EA8" w:rsidP="00F25A5C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5A6835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</w:t>
            </w:r>
            <w:r>
              <w:rPr>
                <w:sz w:val="24"/>
                <w:szCs w:val="24"/>
              </w:rPr>
              <w:t>20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Ряднова</w:t>
            </w:r>
            <w:proofErr w:type="spellEnd"/>
            <w:r>
              <w:rPr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6095" w:type="dxa"/>
          </w:tcPr>
          <w:p w:rsidR="00267EA8" w:rsidRPr="00FA0449" w:rsidRDefault="00267EA8" w:rsidP="00D6626F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872112" w:rsidRDefault="00267EA8" w:rsidP="00D6626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D6626F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01-09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Салик</w:t>
            </w:r>
            <w:proofErr w:type="spellEnd"/>
            <w:r>
              <w:rPr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РОС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ИЯ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01-15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Сандуляк</w:t>
            </w:r>
            <w:proofErr w:type="spellEnd"/>
            <w:r>
              <w:rPr>
                <w:sz w:val="24"/>
                <w:szCs w:val="24"/>
              </w:rPr>
              <w:t xml:space="preserve"> Людмила </w:t>
            </w:r>
            <w:proofErr w:type="spellStart"/>
            <w:r>
              <w:rPr>
                <w:sz w:val="24"/>
                <w:szCs w:val="24"/>
              </w:rPr>
              <w:t>Федоровнп</w:t>
            </w:r>
            <w:proofErr w:type="spellEnd"/>
          </w:p>
        </w:tc>
        <w:tc>
          <w:tcPr>
            <w:tcW w:w="6095" w:type="dxa"/>
          </w:tcPr>
          <w:p w:rsidR="00267EA8" w:rsidRPr="00FA0449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2E0781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01-39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Середа Елена Викторовна</w:t>
            </w:r>
          </w:p>
        </w:tc>
        <w:tc>
          <w:tcPr>
            <w:tcW w:w="6095" w:type="dxa"/>
          </w:tcPr>
          <w:p w:rsidR="00267EA8" w:rsidRPr="00FA0449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01-43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Сидоренко Людмила Павловна</w:t>
            </w:r>
          </w:p>
        </w:tc>
        <w:tc>
          <w:tcPr>
            <w:tcW w:w="6095" w:type="dxa"/>
          </w:tcPr>
          <w:p w:rsidR="00267EA8" w:rsidRPr="00FA0449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01-43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Сбитнева</w:t>
            </w:r>
            <w:proofErr w:type="spellEnd"/>
            <w:r>
              <w:rPr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01-19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Скрынько</w:t>
            </w:r>
            <w:proofErr w:type="spellEnd"/>
            <w:r>
              <w:rPr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01-43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Слепая Елена Леонидовна</w:t>
            </w:r>
          </w:p>
        </w:tc>
        <w:tc>
          <w:tcPr>
            <w:tcW w:w="6095" w:type="dxa"/>
          </w:tcPr>
          <w:p w:rsidR="00267EA8" w:rsidRPr="00FA0449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Pr="007D161F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F9037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Ступницкая</w:t>
            </w:r>
            <w:proofErr w:type="spellEnd"/>
            <w:r>
              <w:rPr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6095" w:type="dxa"/>
          </w:tcPr>
          <w:p w:rsidR="00267EA8" w:rsidRPr="00FA0449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01-20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Сурженко</w:t>
            </w:r>
            <w:proofErr w:type="spellEnd"/>
            <w:r>
              <w:rPr>
                <w:sz w:val="24"/>
                <w:szCs w:val="24"/>
              </w:rPr>
              <w:t xml:space="preserve"> Татьяна Юрьевна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РОС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ИЯ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01-34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Сущенко Анастасия Николаевна</w:t>
            </w:r>
          </w:p>
        </w:tc>
        <w:tc>
          <w:tcPr>
            <w:tcW w:w="6095" w:type="dxa"/>
          </w:tcPr>
          <w:p w:rsidR="00267EA8" w:rsidRPr="0093492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РОС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ИЯ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01-43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Темных Виктория Евгеньевна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Томак</w:t>
            </w:r>
            <w:proofErr w:type="spellEnd"/>
            <w:r>
              <w:rPr>
                <w:sz w:val="24"/>
                <w:szCs w:val="24"/>
              </w:rPr>
              <w:t xml:space="preserve"> Татьяна Андреевна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РОС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ИЯ</w:t>
            </w:r>
          </w:p>
        </w:tc>
        <w:tc>
          <w:tcPr>
            <w:tcW w:w="1812" w:type="dxa"/>
          </w:tcPr>
          <w:p w:rsidR="00267EA8" w:rsidRDefault="00267EA8" w:rsidP="0037308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373086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Триллер Екатерина </w:t>
            </w:r>
            <w:proofErr w:type="spellStart"/>
            <w:r>
              <w:rPr>
                <w:sz w:val="24"/>
                <w:szCs w:val="24"/>
              </w:rPr>
              <w:t>Прокофьевна</w:t>
            </w:r>
            <w:proofErr w:type="spellEnd"/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872112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01-19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Трошина Наталья Анатольевна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01-41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Федянина Ксения Константиновна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01-07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Хорина</w:t>
            </w:r>
            <w:proofErr w:type="spellEnd"/>
            <w:r>
              <w:rPr>
                <w:sz w:val="24"/>
                <w:szCs w:val="24"/>
              </w:rPr>
              <w:t xml:space="preserve"> Анна Сергеевна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01-19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Цокурова</w:t>
            </w:r>
            <w:proofErr w:type="spellEnd"/>
            <w:r>
              <w:rPr>
                <w:sz w:val="24"/>
                <w:szCs w:val="24"/>
              </w:rPr>
              <w:t xml:space="preserve"> Алина Михайловна</w:t>
            </w:r>
          </w:p>
        </w:tc>
        <w:tc>
          <w:tcPr>
            <w:tcW w:w="6095" w:type="dxa"/>
          </w:tcPr>
          <w:p w:rsidR="00267EA8" w:rsidRPr="00FA0449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жительства   </w:t>
            </w:r>
          </w:p>
        </w:tc>
        <w:tc>
          <w:tcPr>
            <w:tcW w:w="1812" w:type="dxa"/>
          </w:tcPr>
          <w:p w:rsidR="00267EA8" w:rsidRPr="002E0781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CE058A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01-41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Шагрова</w:t>
            </w:r>
            <w:proofErr w:type="spellEnd"/>
            <w:r>
              <w:rPr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6095" w:type="dxa"/>
          </w:tcPr>
          <w:p w:rsidR="00267EA8" w:rsidRPr="00FA0449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8C6C67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01-20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Шутова Любовь Александровна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Pr="00872112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01-17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Юник</w:t>
            </w:r>
            <w:proofErr w:type="spellEnd"/>
            <w:r>
              <w:rPr>
                <w:sz w:val="24"/>
                <w:szCs w:val="24"/>
              </w:rPr>
              <w:t xml:space="preserve"> Анастасия Николаевна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934928">
              <w:rPr>
                <w:sz w:val="24"/>
                <w:szCs w:val="24"/>
              </w:rPr>
              <w:t>Абинское местное отделение Краснодарского регионального отделения Всероссийской политической партии ЕДИНАЯ РОС</w:t>
            </w:r>
            <w:r>
              <w:rPr>
                <w:sz w:val="24"/>
                <w:szCs w:val="24"/>
              </w:rPr>
              <w:t>С</w:t>
            </w:r>
            <w:r w:rsidRPr="00934928">
              <w:rPr>
                <w:sz w:val="24"/>
                <w:szCs w:val="24"/>
              </w:rPr>
              <w:t>ИЯ</w:t>
            </w:r>
          </w:p>
        </w:tc>
        <w:tc>
          <w:tcPr>
            <w:tcW w:w="1812" w:type="dxa"/>
          </w:tcPr>
          <w:p w:rsidR="00267EA8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35DE7">
              <w:rPr>
                <w:sz w:val="24"/>
                <w:szCs w:val="24"/>
              </w:rPr>
              <w:t>01-35</w:t>
            </w:r>
          </w:p>
        </w:tc>
      </w:tr>
      <w:tr w:rsidR="00267EA8" w:rsidRPr="00A30339" w:rsidTr="00B974CB">
        <w:tc>
          <w:tcPr>
            <w:tcW w:w="817" w:type="dxa"/>
          </w:tcPr>
          <w:p w:rsidR="00267EA8" w:rsidRPr="005F3779" w:rsidRDefault="00267EA8" w:rsidP="005F3779">
            <w:pPr>
              <w:pStyle w:val="aa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267EA8" w:rsidRPr="001806DA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Якубенко Светлана Петровна</w:t>
            </w:r>
          </w:p>
        </w:tc>
        <w:tc>
          <w:tcPr>
            <w:tcW w:w="6095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</w:rPr>
            </w:pPr>
            <w:r w:rsidRPr="00FA0449">
              <w:rPr>
                <w:sz w:val="24"/>
                <w:szCs w:val="24"/>
              </w:rPr>
              <w:t xml:space="preserve">собрание избирателей по месту работы   </w:t>
            </w:r>
          </w:p>
        </w:tc>
        <w:tc>
          <w:tcPr>
            <w:tcW w:w="1812" w:type="dxa"/>
          </w:tcPr>
          <w:p w:rsidR="00267EA8" w:rsidRPr="00FA0449" w:rsidRDefault="00267EA8" w:rsidP="00B974C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A0449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022" w:type="dxa"/>
          </w:tcPr>
          <w:p w:rsidR="00267EA8" w:rsidRPr="00F35DE7" w:rsidRDefault="00267EA8" w:rsidP="00B974C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F35DE7">
              <w:rPr>
                <w:sz w:val="24"/>
                <w:szCs w:val="24"/>
              </w:rPr>
              <w:t xml:space="preserve">01-10 </w:t>
            </w:r>
          </w:p>
        </w:tc>
      </w:tr>
    </w:tbl>
    <w:p w:rsidR="002F3B72" w:rsidRDefault="002F3B72"/>
    <w:sectPr w:rsidR="002F3B72" w:rsidSect="00BB50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EA6" w:rsidRDefault="00630EA6" w:rsidP="00A71A08">
      <w:pPr>
        <w:spacing w:after="0"/>
      </w:pPr>
      <w:r>
        <w:separator/>
      </w:r>
    </w:p>
  </w:endnote>
  <w:endnote w:type="continuationSeparator" w:id="0">
    <w:p w:rsidR="00630EA6" w:rsidRDefault="00630EA6" w:rsidP="00A71A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55A" w:rsidRDefault="00B9655A" w:rsidP="00D3610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EA6" w:rsidRDefault="00630EA6" w:rsidP="00A71A08">
      <w:pPr>
        <w:spacing w:after="0"/>
      </w:pPr>
      <w:r>
        <w:separator/>
      </w:r>
    </w:p>
  </w:footnote>
  <w:footnote w:type="continuationSeparator" w:id="0">
    <w:p w:rsidR="00630EA6" w:rsidRDefault="00630EA6" w:rsidP="00A71A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436" w:rsidRDefault="008F34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F74FE"/>
    <w:multiLevelType w:val="hybridMultilevel"/>
    <w:tmpl w:val="F7C26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97A"/>
    <w:rsid w:val="0000059D"/>
    <w:rsid w:val="0001253F"/>
    <w:rsid w:val="000147A9"/>
    <w:rsid w:val="000175AA"/>
    <w:rsid w:val="00027AF7"/>
    <w:rsid w:val="000345FA"/>
    <w:rsid w:val="00046E32"/>
    <w:rsid w:val="0005433C"/>
    <w:rsid w:val="00072BC1"/>
    <w:rsid w:val="00077224"/>
    <w:rsid w:val="0007725A"/>
    <w:rsid w:val="000A0C2F"/>
    <w:rsid w:val="000C5F73"/>
    <w:rsid w:val="000D119A"/>
    <w:rsid w:val="000E76CB"/>
    <w:rsid w:val="000F1DF5"/>
    <w:rsid w:val="0010008C"/>
    <w:rsid w:val="00100D23"/>
    <w:rsid w:val="00130973"/>
    <w:rsid w:val="001739D1"/>
    <w:rsid w:val="00177FD4"/>
    <w:rsid w:val="001806DA"/>
    <w:rsid w:val="00190647"/>
    <w:rsid w:val="00190FF0"/>
    <w:rsid w:val="001A3BCD"/>
    <w:rsid w:val="001B7352"/>
    <w:rsid w:val="001B7CD1"/>
    <w:rsid w:val="001C15D9"/>
    <w:rsid w:val="001C63D4"/>
    <w:rsid w:val="001F517F"/>
    <w:rsid w:val="001F6FFB"/>
    <w:rsid w:val="00203A3B"/>
    <w:rsid w:val="00212F14"/>
    <w:rsid w:val="00233099"/>
    <w:rsid w:val="00267EA8"/>
    <w:rsid w:val="00277222"/>
    <w:rsid w:val="00287648"/>
    <w:rsid w:val="00294073"/>
    <w:rsid w:val="002955C9"/>
    <w:rsid w:val="002B2136"/>
    <w:rsid w:val="002D0C26"/>
    <w:rsid w:val="002E0781"/>
    <w:rsid w:val="002E12BE"/>
    <w:rsid w:val="002E1BAA"/>
    <w:rsid w:val="002E36E9"/>
    <w:rsid w:val="002F3B72"/>
    <w:rsid w:val="003010F6"/>
    <w:rsid w:val="00301361"/>
    <w:rsid w:val="00317980"/>
    <w:rsid w:val="0033215C"/>
    <w:rsid w:val="0033248D"/>
    <w:rsid w:val="00335C0F"/>
    <w:rsid w:val="00341927"/>
    <w:rsid w:val="00363EE3"/>
    <w:rsid w:val="003B396C"/>
    <w:rsid w:val="003C3841"/>
    <w:rsid w:val="003C3DC7"/>
    <w:rsid w:val="003C77B7"/>
    <w:rsid w:val="003D55CD"/>
    <w:rsid w:val="003D67C5"/>
    <w:rsid w:val="003E008B"/>
    <w:rsid w:val="003E597A"/>
    <w:rsid w:val="003E6AA6"/>
    <w:rsid w:val="003F16DC"/>
    <w:rsid w:val="003F2B21"/>
    <w:rsid w:val="003F2DE3"/>
    <w:rsid w:val="003F3907"/>
    <w:rsid w:val="00416EE3"/>
    <w:rsid w:val="004212A4"/>
    <w:rsid w:val="00426D21"/>
    <w:rsid w:val="00436923"/>
    <w:rsid w:val="004469D9"/>
    <w:rsid w:val="00453B68"/>
    <w:rsid w:val="004563A4"/>
    <w:rsid w:val="00465A62"/>
    <w:rsid w:val="004668ED"/>
    <w:rsid w:val="00492E3E"/>
    <w:rsid w:val="00493C78"/>
    <w:rsid w:val="004B3C4A"/>
    <w:rsid w:val="004B5DE5"/>
    <w:rsid w:val="004B6822"/>
    <w:rsid w:val="004E02A8"/>
    <w:rsid w:val="004E1D30"/>
    <w:rsid w:val="004F2D98"/>
    <w:rsid w:val="004F6D4E"/>
    <w:rsid w:val="00502167"/>
    <w:rsid w:val="00516D8D"/>
    <w:rsid w:val="00537444"/>
    <w:rsid w:val="00546E0B"/>
    <w:rsid w:val="005479A9"/>
    <w:rsid w:val="005518CB"/>
    <w:rsid w:val="00557DDA"/>
    <w:rsid w:val="00564678"/>
    <w:rsid w:val="00586EEF"/>
    <w:rsid w:val="005A6835"/>
    <w:rsid w:val="005B11F7"/>
    <w:rsid w:val="005B2366"/>
    <w:rsid w:val="005B4595"/>
    <w:rsid w:val="005B4914"/>
    <w:rsid w:val="005D71D0"/>
    <w:rsid w:val="005E2E0D"/>
    <w:rsid w:val="005F3779"/>
    <w:rsid w:val="005F56AE"/>
    <w:rsid w:val="006004AC"/>
    <w:rsid w:val="00606645"/>
    <w:rsid w:val="006144C8"/>
    <w:rsid w:val="00614AD1"/>
    <w:rsid w:val="0062125A"/>
    <w:rsid w:val="006245F5"/>
    <w:rsid w:val="00630EA6"/>
    <w:rsid w:val="006316FA"/>
    <w:rsid w:val="00635D4C"/>
    <w:rsid w:val="006416D0"/>
    <w:rsid w:val="006507CB"/>
    <w:rsid w:val="006603E5"/>
    <w:rsid w:val="0067019F"/>
    <w:rsid w:val="00677DC6"/>
    <w:rsid w:val="00683B7D"/>
    <w:rsid w:val="00691BB5"/>
    <w:rsid w:val="006D5C3C"/>
    <w:rsid w:val="006E36E4"/>
    <w:rsid w:val="006F3652"/>
    <w:rsid w:val="006F43F6"/>
    <w:rsid w:val="007113C6"/>
    <w:rsid w:val="00722B4D"/>
    <w:rsid w:val="0074143B"/>
    <w:rsid w:val="00745517"/>
    <w:rsid w:val="007561CC"/>
    <w:rsid w:val="007641CC"/>
    <w:rsid w:val="00766814"/>
    <w:rsid w:val="00767B28"/>
    <w:rsid w:val="0078183C"/>
    <w:rsid w:val="007C0B71"/>
    <w:rsid w:val="007D161F"/>
    <w:rsid w:val="007D730C"/>
    <w:rsid w:val="007D7AFD"/>
    <w:rsid w:val="007F38DF"/>
    <w:rsid w:val="00801C21"/>
    <w:rsid w:val="008072F8"/>
    <w:rsid w:val="00816D4E"/>
    <w:rsid w:val="00817696"/>
    <w:rsid w:val="008527FB"/>
    <w:rsid w:val="00856EBB"/>
    <w:rsid w:val="00871DD7"/>
    <w:rsid w:val="00871E47"/>
    <w:rsid w:val="00872112"/>
    <w:rsid w:val="008764DF"/>
    <w:rsid w:val="00885B73"/>
    <w:rsid w:val="00885D3A"/>
    <w:rsid w:val="0088720D"/>
    <w:rsid w:val="008934CC"/>
    <w:rsid w:val="008954D0"/>
    <w:rsid w:val="00895E00"/>
    <w:rsid w:val="008B50EF"/>
    <w:rsid w:val="008C09FF"/>
    <w:rsid w:val="008D44FB"/>
    <w:rsid w:val="008F318A"/>
    <w:rsid w:val="008F3436"/>
    <w:rsid w:val="008F7D6B"/>
    <w:rsid w:val="00906416"/>
    <w:rsid w:val="00917BCD"/>
    <w:rsid w:val="0092307B"/>
    <w:rsid w:val="0094773E"/>
    <w:rsid w:val="009542D8"/>
    <w:rsid w:val="00960CD4"/>
    <w:rsid w:val="009637EF"/>
    <w:rsid w:val="009770E8"/>
    <w:rsid w:val="00996821"/>
    <w:rsid w:val="00997CE6"/>
    <w:rsid w:val="009A1E78"/>
    <w:rsid w:val="009C2FE5"/>
    <w:rsid w:val="009C323A"/>
    <w:rsid w:val="009F5906"/>
    <w:rsid w:val="00A06118"/>
    <w:rsid w:val="00A11022"/>
    <w:rsid w:val="00A356BB"/>
    <w:rsid w:val="00A53053"/>
    <w:rsid w:val="00A71A08"/>
    <w:rsid w:val="00A833DE"/>
    <w:rsid w:val="00A84807"/>
    <w:rsid w:val="00A86DC7"/>
    <w:rsid w:val="00A874DE"/>
    <w:rsid w:val="00A92350"/>
    <w:rsid w:val="00A93513"/>
    <w:rsid w:val="00AD2951"/>
    <w:rsid w:val="00AE12BD"/>
    <w:rsid w:val="00AF5A6A"/>
    <w:rsid w:val="00B12042"/>
    <w:rsid w:val="00B1368E"/>
    <w:rsid w:val="00B40A81"/>
    <w:rsid w:val="00B64CEA"/>
    <w:rsid w:val="00B71A07"/>
    <w:rsid w:val="00B7251D"/>
    <w:rsid w:val="00B86EB3"/>
    <w:rsid w:val="00B9655A"/>
    <w:rsid w:val="00BB50B6"/>
    <w:rsid w:val="00BC7636"/>
    <w:rsid w:val="00BD04A8"/>
    <w:rsid w:val="00BE4002"/>
    <w:rsid w:val="00BE7005"/>
    <w:rsid w:val="00C12834"/>
    <w:rsid w:val="00C50E5C"/>
    <w:rsid w:val="00C638AE"/>
    <w:rsid w:val="00C85A8D"/>
    <w:rsid w:val="00C97180"/>
    <w:rsid w:val="00CA0D2E"/>
    <w:rsid w:val="00CA283F"/>
    <w:rsid w:val="00CA39AC"/>
    <w:rsid w:val="00CB0793"/>
    <w:rsid w:val="00CB3904"/>
    <w:rsid w:val="00CB607D"/>
    <w:rsid w:val="00CB7C81"/>
    <w:rsid w:val="00CC0C88"/>
    <w:rsid w:val="00CC4DCB"/>
    <w:rsid w:val="00CD26A5"/>
    <w:rsid w:val="00CE054B"/>
    <w:rsid w:val="00CE3638"/>
    <w:rsid w:val="00CE77DB"/>
    <w:rsid w:val="00CF7E0D"/>
    <w:rsid w:val="00D07A3E"/>
    <w:rsid w:val="00D1543C"/>
    <w:rsid w:val="00D252A0"/>
    <w:rsid w:val="00D31CDA"/>
    <w:rsid w:val="00D3610F"/>
    <w:rsid w:val="00D377BE"/>
    <w:rsid w:val="00D405FE"/>
    <w:rsid w:val="00D427A0"/>
    <w:rsid w:val="00D43C30"/>
    <w:rsid w:val="00D77502"/>
    <w:rsid w:val="00DA612F"/>
    <w:rsid w:val="00DB35E9"/>
    <w:rsid w:val="00DB7A4F"/>
    <w:rsid w:val="00DC3322"/>
    <w:rsid w:val="00DF1E41"/>
    <w:rsid w:val="00E03D10"/>
    <w:rsid w:val="00E1553A"/>
    <w:rsid w:val="00E21C25"/>
    <w:rsid w:val="00E3085B"/>
    <w:rsid w:val="00E41CB9"/>
    <w:rsid w:val="00E47A65"/>
    <w:rsid w:val="00E57A3F"/>
    <w:rsid w:val="00EA5464"/>
    <w:rsid w:val="00EB7804"/>
    <w:rsid w:val="00EC64DC"/>
    <w:rsid w:val="00ED1FE0"/>
    <w:rsid w:val="00ED7BF4"/>
    <w:rsid w:val="00EF5EF5"/>
    <w:rsid w:val="00EF6712"/>
    <w:rsid w:val="00F16B89"/>
    <w:rsid w:val="00F17167"/>
    <w:rsid w:val="00F35DE7"/>
    <w:rsid w:val="00F36A73"/>
    <w:rsid w:val="00F418C2"/>
    <w:rsid w:val="00F766D6"/>
    <w:rsid w:val="00F81007"/>
    <w:rsid w:val="00F908E5"/>
    <w:rsid w:val="00FA0449"/>
    <w:rsid w:val="00FB1AAE"/>
    <w:rsid w:val="00FB7DCB"/>
    <w:rsid w:val="00FC70A6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595"/>
    <w:pPr>
      <w:spacing w:after="120"/>
      <w:ind w:firstLine="720"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CB7C81"/>
    <w:pPr>
      <w:keepNext/>
      <w:widowControl w:val="0"/>
      <w:spacing w:after="0"/>
      <w:ind w:firstLine="0"/>
      <w:jc w:val="center"/>
      <w:outlineLvl w:val="0"/>
    </w:pPr>
    <w:rPr>
      <w:b/>
      <w:kern w:val="28"/>
    </w:rPr>
  </w:style>
  <w:style w:type="paragraph" w:styleId="6">
    <w:name w:val="heading 6"/>
    <w:basedOn w:val="a"/>
    <w:next w:val="a"/>
    <w:link w:val="60"/>
    <w:qFormat/>
    <w:rsid w:val="00CB7C81"/>
    <w:pPr>
      <w:keepNext/>
      <w:widowControl w:val="0"/>
      <w:spacing w:after="0"/>
      <w:ind w:firstLine="0"/>
      <w:jc w:val="center"/>
      <w:outlineLvl w:val="5"/>
    </w:pPr>
    <w:rPr>
      <w:b/>
      <w:spacing w:val="6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C81"/>
    <w:rPr>
      <w:rFonts w:ascii="Times New Roman" w:eastAsia="Times New Roman" w:hAnsi="Times New Roman"/>
      <w:b/>
      <w:kern w:val="28"/>
      <w:sz w:val="28"/>
    </w:rPr>
  </w:style>
  <w:style w:type="character" w:customStyle="1" w:styleId="60">
    <w:name w:val="Заголовок 6 Знак"/>
    <w:basedOn w:val="a0"/>
    <w:link w:val="6"/>
    <w:rsid w:val="00CB7C81"/>
    <w:rPr>
      <w:rFonts w:ascii="Times New Roman" w:eastAsia="Times New Roman" w:hAnsi="Times New Roman"/>
      <w:b/>
      <w:spacing w:val="60"/>
      <w:sz w:val="24"/>
    </w:rPr>
  </w:style>
  <w:style w:type="paragraph" w:styleId="a3">
    <w:name w:val="header"/>
    <w:basedOn w:val="a"/>
    <w:link w:val="a4"/>
    <w:uiPriority w:val="99"/>
    <w:semiHidden/>
    <w:unhideWhenUsed/>
    <w:rsid w:val="00A71A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1A08"/>
    <w:rPr>
      <w:rFonts w:ascii="Times New Roman" w:eastAsia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A71A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71A08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rsid w:val="002F3B72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7">
    <w:name w:val="Ñîäåðæ"/>
    <w:basedOn w:val="a"/>
    <w:rsid w:val="002F3B72"/>
    <w:pPr>
      <w:widowControl w:val="0"/>
      <w:overflowPunct w:val="0"/>
      <w:autoSpaceDE w:val="0"/>
      <w:autoSpaceDN w:val="0"/>
      <w:adjustRightInd w:val="0"/>
      <w:ind w:firstLine="0"/>
      <w:jc w:val="center"/>
    </w:pPr>
    <w:rPr>
      <w:bCs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75A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75AA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F37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Kadry\223200073568\&#1047;&#1072;&#1095;&#1080;&#1089;&#1083;&#1077;&#1085;&#1080;&#1077;%20&#1074;%20&#1088;&#1077;&#1079;&#1077;&#1088;&#1074;%20&#1089;&#1086;&#1089;&#1090;&#1072;&#1074;&#1086;&#1074;%20&#1059;&#1048;&#1050;%20&#1058;&#1048;&#1050;&#1086;&#108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79D51-CC1F-4A9A-9237-B47F5D244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Зачисление в резерв составов УИК ТИКом</Template>
  <TotalTime>474</TotalTime>
  <Pages>6</Pages>
  <Words>1389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Voskhod</Company>
  <LinksUpToDate>false</LinksUpToDate>
  <CharactersWithSpaces>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202</cp:revision>
  <cp:lastPrinted>2019-08-18T08:49:00Z</cp:lastPrinted>
  <dcterms:created xsi:type="dcterms:W3CDTF">2019-08-08T14:43:00Z</dcterms:created>
  <dcterms:modified xsi:type="dcterms:W3CDTF">2020-02-18T06:06:00Z</dcterms:modified>
</cp:coreProperties>
</file>